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A10" w:rsidRPr="00AD7438" w:rsidRDefault="00DC2A10" w:rsidP="00DC2A10">
      <w:pPr>
        <w:ind w:left="993" w:hanging="993"/>
        <w:jc w:val="center"/>
        <w:rPr>
          <w:rFonts w:ascii="Arial" w:hAnsi="Arial" w:cs="Arial"/>
          <w:b/>
          <w:u w:val="single"/>
        </w:rPr>
      </w:pPr>
      <w:r w:rsidRPr="00AD7438">
        <w:rPr>
          <w:rFonts w:ascii="Arial" w:hAnsi="Arial" w:cs="Arial"/>
          <w:b/>
          <w:u w:val="single"/>
        </w:rPr>
        <w:t>Prinzipskizze</w:t>
      </w:r>
    </w:p>
    <w:p w:rsidR="00AD7438" w:rsidRDefault="00AD7438" w:rsidP="00DC2A10">
      <w:pPr>
        <w:ind w:left="993" w:hanging="993"/>
        <w:jc w:val="center"/>
        <w:rPr>
          <w:rFonts w:ascii="Arial" w:hAnsi="Arial" w:cs="Arial"/>
          <w:b/>
          <w:sz w:val="20"/>
        </w:rPr>
      </w:pPr>
    </w:p>
    <w:p w:rsidR="00DC2A10" w:rsidRPr="00AD7438" w:rsidRDefault="00DC2A10" w:rsidP="00DC2A10">
      <w:pPr>
        <w:ind w:left="993" w:hanging="993"/>
        <w:jc w:val="center"/>
        <w:rPr>
          <w:rFonts w:ascii="Arial" w:hAnsi="Arial" w:cs="Arial"/>
          <w:b/>
          <w:sz w:val="20"/>
        </w:rPr>
      </w:pPr>
      <w:r w:rsidRPr="00AD7438">
        <w:rPr>
          <w:rFonts w:ascii="Arial" w:hAnsi="Arial" w:cs="Arial"/>
          <w:b/>
          <w:sz w:val="20"/>
        </w:rPr>
        <w:t>Verwahrung von G</w:t>
      </w:r>
      <w:r w:rsidR="00C31419" w:rsidRPr="00AD7438">
        <w:rPr>
          <w:rFonts w:ascii="Arial" w:hAnsi="Arial" w:cs="Arial"/>
          <w:b/>
          <w:sz w:val="20"/>
        </w:rPr>
        <w:t>WM</w:t>
      </w:r>
      <w:r w:rsidRPr="00AD7438">
        <w:rPr>
          <w:rFonts w:ascii="Arial" w:hAnsi="Arial" w:cs="Arial"/>
          <w:b/>
          <w:sz w:val="20"/>
        </w:rPr>
        <w:t xml:space="preserve"> – Verfüllung mit hydraulisch </w:t>
      </w:r>
      <w:r w:rsidR="006A167C">
        <w:rPr>
          <w:rFonts w:ascii="Arial" w:hAnsi="Arial" w:cs="Arial"/>
          <w:b/>
          <w:sz w:val="20"/>
        </w:rPr>
        <w:t>bindenden</w:t>
      </w:r>
      <w:r w:rsidRPr="00AD7438">
        <w:rPr>
          <w:rFonts w:ascii="Arial" w:hAnsi="Arial" w:cs="Arial"/>
          <w:b/>
          <w:sz w:val="20"/>
        </w:rPr>
        <w:t xml:space="preserve"> Materialien</w:t>
      </w:r>
    </w:p>
    <w:p w:rsidR="00DC2A10" w:rsidRPr="007D5773" w:rsidRDefault="00DC2A10" w:rsidP="00DC2A10">
      <w:pPr>
        <w:ind w:left="993" w:hanging="993"/>
        <w:jc w:val="center"/>
        <w:rPr>
          <w:rFonts w:ascii="Arial" w:hAnsi="Arial" w:cs="Arial"/>
          <w:sz w:val="20"/>
        </w:rPr>
      </w:pPr>
    </w:p>
    <w:p w:rsidR="00DC2A10" w:rsidRPr="007D5773" w:rsidRDefault="00DC2A10" w:rsidP="00DC2A10">
      <w:pPr>
        <w:ind w:left="993" w:hanging="993"/>
        <w:jc w:val="center"/>
        <w:rPr>
          <w:rFonts w:ascii="Arial" w:hAnsi="Arial" w:cs="Arial"/>
          <w:sz w:val="20"/>
        </w:rPr>
      </w:pPr>
    </w:p>
    <w:p w:rsidR="00DC2A10" w:rsidRPr="007D5773" w:rsidRDefault="003D37F9" w:rsidP="00DC2A10">
      <w:pPr>
        <w:ind w:left="993" w:hanging="993"/>
        <w:jc w:val="center"/>
        <w:rPr>
          <w:rFonts w:ascii="Arial" w:hAnsi="Arial" w:cs="Arial"/>
          <w:sz w:val="20"/>
        </w:rPr>
      </w:pPr>
      <w:r w:rsidRPr="008264D4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E34B013" wp14:editId="4653D5EB">
                <wp:simplePos x="0" y="0"/>
                <wp:positionH relativeFrom="margin">
                  <wp:posOffset>354330</wp:posOffset>
                </wp:positionH>
                <wp:positionV relativeFrom="paragraph">
                  <wp:posOffset>56515</wp:posOffset>
                </wp:positionV>
                <wp:extent cx="2021205" cy="154305"/>
                <wp:effectExtent l="0" t="0" r="0" b="0"/>
                <wp:wrapNone/>
                <wp:docPr id="55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1205" cy="154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64D4" w:rsidRPr="00522B6D" w:rsidRDefault="008264D4" w:rsidP="008264D4">
                            <w:pPr>
                              <w:jc w:val="center"/>
                              <w:rPr>
                                <w:b/>
                                <w:color w:val="984806" w:themeColor="accent6" w:themeShade="80"/>
                                <w:sz w:val="20"/>
                              </w:rPr>
                            </w:pPr>
                            <w:r w:rsidRPr="00522B6D">
                              <w:rPr>
                                <w:b/>
                                <w:color w:val="984806" w:themeColor="accent6" w:themeShade="80"/>
                                <w:sz w:val="20"/>
                              </w:rPr>
                              <w:t>Auffüllung entsp. G</w:t>
                            </w:r>
                            <w:r w:rsidR="006F767C" w:rsidRPr="00522B6D">
                              <w:rPr>
                                <w:b/>
                                <w:color w:val="984806" w:themeColor="accent6" w:themeShade="80"/>
                                <w:sz w:val="20"/>
                              </w:rPr>
                              <w:t>elände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6" o:spid="_x0000_s1026" style="position:absolute;left:0;text-align:left;margin-left:27.9pt;margin-top:4.45pt;width:159.15pt;height:12.1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" stroked="f">
                <v:textbox inset="0,0,0,0">
                  <w:txbxContent>
                    <w:p w:rsidR="008264D4" w:rsidRPr="00522B6D" w:rsidRDefault="008264D4" w:rsidP="008264D4">
                      <w:pPr>
                        <w:jc w:val="center"/>
                        <w:rPr>
                          <w:b/>
                          <w:color w:val="984806" w:themeColor="accent6" w:themeShade="80"/>
                          <w:sz w:val="20"/>
                        </w:rPr>
                      </w:pPr>
                      <w:r w:rsidRPr="00522B6D">
                        <w:rPr>
                          <w:b/>
                          <w:color w:val="984806" w:themeColor="accent6" w:themeShade="80"/>
                          <w:sz w:val="20"/>
                        </w:rPr>
                        <w:t>Auffüllung entsp. G</w:t>
                      </w:r>
                      <w:r w:rsidR="006F767C" w:rsidRPr="00522B6D">
                        <w:rPr>
                          <w:b/>
                          <w:color w:val="984806" w:themeColor="accent6" w:themeShade="80"/>
                          <w:sz w:val="20"/>
                        </w:rPr>
                        <w:t>elände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Arial" w:hAnsi="Arial" w:cs="Arial"/>
          <w:b/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4F22EF1C" wp14:editId="0A3BE04A">
                <wp:simplePos x="0" y="0"/>
                <wp:positionH relativeFrom="column">
                  <wp:posOffset>195580</wp:posOffset>
                </wp:positionH>
                <wp:positionV relativeFrom="paragraph">
                  <wp:posOffset>-1905</wp:posOffset>
                </wp:positionV>
                <wp:extent cx="5372100" cy="6572250"/>
                <wp:effectExtent l="0" t="3810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72100" cy="6572250"/>
                          <a:chOff x="1727" y="3585"/>
                          <a:chExt cx="8460" cy="10350"/>
                        </a:xfrm>
                      </wpg:grpSpPr>
                      <wpg:grpSp>
                        <wpg:cNvPr id="3" name="Group 3"/>
                        <wpg:cNvGrpSpPr>
                          <a:grpSpLocks/>
                        </wpg:cNvGrpSpPr>
                        <wpg:grpSpPr bwMode="auto">
                          <a:xfrm>
                            <a:off x="1727" y="3585"/>
                            <a:ext cx="8460" cy="10350"/>
                            <a:chOff x="1727" y="3585"/>
                            <a:chExt cx="8460" cy="10350"/>
                          </a:xfrm>
                        </wpg:grpSpPr>
                        <wpg:grpSp>
                          <wpg:cNvPr id="4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1727" y="3585"/>
                              <a:ext cx="8460" cy="10350"/>
                              <a:chOff x="1727" y="3585"/>
                              <a:chExt cx="8460" cy="10350"/>
                            </a:xfrm>
                          </wpg:grpSpPr>
                          <wpg:grpSp>
                            <wpg:cNvPr id="5" name="Group 5"/>
                            <wpg:cNvGrpSpPr>
                              <a:grpSpLocks/>
                            </wpg:cNvGrpSpPr>
                            <wpg:grpSpPr bwMode="auto">
                              <a:xfrm>
                                <a:off x="1727" y="3585"/>
                                <a:ext cx="8460" cy="10350"/>
                                <a:chOff x="1727" y="3585"/>
                                <a:chExt cx="8460" cy="10350"/>
                              </a:xfrm>
                            </wpg:grpSpPr>
                            <wpg:grpSp>
                              <wpg:cNvPr id="6" name="Group 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727" y="3585"/>
                                  <a:ext cx="8460" cy="10350"/>
                                  <a:chOff x="1727" y="3585"/>
                                  <a:chExt cx="8460" cy="10350"/>
                                </a:xfrm>
                              </wpg:grpSpPr>
                              <wpg:grpSp>
                                <wpg:cNvPr id="7" name="Group 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727" y="3585"/>
                                    <a:ext cx="8460" cy="10350"/>
                                    <a:chOff x="1727" y="3585"/>
                                    <a:chExt cx="8460" cy="10350"/>
                                  </a:xfrm>
                                </wpg:grpSpPr>
                                <wpg:grpSp>
                                  <wpg:cNvPr id="8" name="Group 8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1727" y="3585"/>
                                      <a:ext cx="8460" cy="10350"/>
                                      <a:chOff x="1727" y="3585"/>
                                      <a:chExt cx="8460" cy="10350"/>
                                    </a:xfrm>
                                  </wpg:grpSpPr>
                                  <wpg:grpSp>
                                    <wpg:cNvPr id="9" name="Group 9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727" y="3585"/>
                                        <a:ext cx="8460" cy="10350"/>
                                        <a:chOff x="1727" y="3585"/>
                                        <a:chExt cx="8460" cy="10350"/>
                                      </a:xfrm>
                                    </wpg:grpSpPr>
                                    <wpg:grpSp>
                                      <wpg:cNvPr id="10" name="Group 10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1727" y="3585"/>
                                          <a:ext cx="8386" cy="10350"/>
                                          <a:chOff x="1727" y="3585"/>
                                          <a:chExt cx="8386" cy="10350"/>
                                        </a:xfrm>
                                      </wpg:grpSpPr>
                                      <wpg:grpSp>
                                        <wpg:cNvPr id="11" name="Group 11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1727" y="3585"/>
                                            <a:ext cx="8386" cy="10350"/>
                                            <a:chOff x="1727" y="3585"/>
                                            <a:chExt cx="8386" cy="10350"/>
                                          </a:xfrm>
                                        </wpg:grpSpPr>
                                        <wpg:grpSp>
                                          <wpg:cNvPr id="14" name="Group 14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1727" y="3585"/>
                                              <a:ext cx="6865" cy="10350"/>
                                              <a:chOff x="1727" y="3585"/>
                                              <a:chExt cx="6865" cy="10350"/>
                                            </a:xfrm>
                                          </wpg:grpSpPr>
                                          <wps:wsp>
                                            <wps:cNvPr id="15" name="Rectangle 15" descr="5%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4451" y="4010"/>
                                                <a:ext cx="1474" cy="96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pattFill prst="pct5">
                                                <a:fgClr>
                                                  <a:srgbClr val="FFFFFF"/>
                                                </a:fgClr>
                                                <a:bgClr>
                                                  <a:srgbClr val="FFFFFF"/>
                                                </a:bgClr>
                                              </a:pattFill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txbx>
                                              <w:txbxContent>
                                                <w:p w:rsidR="00DC2A10" w:rsidRPr="007D0357" w:rsidRDefault="00DC2A10" w:rsidP="00DC2A10">
                                                  <w:pPr>
                                                    <w:rPr>
                                                      <w:sz w:val="18"/>
                                                      <w:szCs w:val="18"/>
                                                    </w:rPr>
                                                  </w:pPr>
                                                  <w:r w:rsidRPr="007D0357">
                                                    <w:rPr>
                                                      <w:sz w:val="18"/>
                                                      <w:szCs w:val="18"/>
                                                    </w:rPr>
                                                    <w:t>Filterkies</w:t>
                                                  </w:r>
                                                  <w:r>
                                                    <w:rPr>
                                                      <w:sz w:val="18"/>
                                                      <w:szCs w:val="18"/>
                                                    </w:rPr>
                                                    <w:t xml:space="preserve">                                                             Sand und Kies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vert="vert270" wrap="square" lIns="0" tIns="0" rIns="0" bIns="144000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16" name="Group 16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1727" y="3585"/>
                                                <a:ext cx="6865" cy="10350"/>
                                                <a:chOff x="1727" y="3585"/>
                                                <a:chExt cx="6865" cy="10350"/>
                                              </a:xfrm>
                                            </wpg:grpSpPr>
                                            <wps:wsp>
                                              <wps:cNvPr id="17" name="Rectangle 1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727" y="8127"/>
                                                  <a:ext cx="2835" cy="56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 w:rsidR="00DC2A10" w:rsidRPr="00C62F64" w:rsidRDefault="00DC2A10" w:rsidP="00DC2A10">
                                                    <w:pPr>
                                                      <w:spacing w:before="120"/>
                                                      <w:jc w:val="center"/>
                                                      <w:rPr>
                                                        <w:sz w:val="20"/>
                                                      </w:rPr>
                                                    </w:pPr>
                                                    <w:r w:rsidRPr="00C62F64">
                                                      <w:rPr>
                                                        <w:sz w:val="20"/>
                                                      </w:rPr>
                                                      <w:t>Grundwassernichtleiter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vert="horz" wrap="square" lIns="0" tIns="0" rIns="0" bIns="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8" name="Freeform 18" descr="Horizontal hell"/>
                                              <wps:cNvSpPr>
                                                <a:spLocks/>
                                              </wps:cNvSpPr>
                                              <wps:spPr bwMode="auto">
                                                <a:xfrm>
                                                  <a:off x="4449" y="8022"/>
                                                  <a:ext cx="1472" cy="796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0 w 1472"/>
                                                    <a:gd name="T1" fmla="*/ 16 h 796"/>
                                                    <a:gd name="T2" fmla="*/ 112 w 1472"/>
                                                    <a:gd name="T3" fmla="*/ 8 h 796"/>
                                                    <a:gd name="T4" fmla="*/ 206 w 1472"/>
                                                    <a:gd name="T5" fmla="*/ 0 h 796"/>
                                                    <a:gd name="T6" fmla="*/ 318 w 1472"/>
                                                    <a:gd name="T7" fmla="*/ 23 h 796"/>
                                                    <a:gd name="T8" fmla="*/ 1122 w 1472"/>
                                                    <a:gd name="T9" fmla="*/ 31 h 796"/>
                                                    <a:gd name="T10" fmla="*/ 1290 w 1472"/>
                                                    <a:gd name="T11" fmla="*/ 46 h 796"/>
                                                    <a:gd name="T12" fmla="*/ 1365 w 1472"/>
                                                    <a:gd name="T13" fmla="*/ 31 h 796"/>
                                                    <a:gd name="T14" fmla="*/ 1472 w 1472"/>
                                                    <a:gd name="T15" fmla="*/ 5 h 796"/>
                                                    <a:gd name="T16" fmla="*/ 1472 w 1472"/>
                                                    <a:gd name="T17" fmla="*/ 768 h 796"/>
                                                    <a:gd name="T18" fmla="*/ 1366 w 1472"/>
                                                    <a:gd name="T19" fmla="*/ 791 h 796"/>
                                                    <a:gd name="T20" fmla="*/ 1237 w 1472"/>
                                                    <a:gd name="T21" fmla="*/ 781 h 796"/>
                                                    <a:gd name="T22" fmla="*/ 1089 w 1472"/>
                                                    <a:gd name="T23" fmla="*/ 770 h 796"/>
                                                    <a:gd name="T24" fmla="*/ 997 w 1472"/>
                                                    <a:gd name="T25" fmla="*/ 781 h 796"/>
                                                    <a:gd name="T26" fmla="*/ 664 w 1472"/>
                                                    <a:gd name="T27" fmla="*/ 773 h 796"/>
                                                    <a:gd name="T28" fmla="*/ 369 w 1472"/>
                                                    <a:gd name="T29" fmla="*/ 796 h 796"/>
                                                    <a:gd name="T30" fmla="*/ 221 w 1472"/>
                                                    <a:gd name="T31" fmla="*/ 776 h 796"/>
                                                    <a:gd name="T32" fmla="*/ 111 w 1472"/>
                                                    <a:gd name="T33" fmla="*/ 785 h 796"/>
                                                    <a:gd name="T34" fmla="*/ 0 w 1472"/>
                                                    <a:gd name="T35" fmla="*/ 790 h 796"/>
                                                    <a:gd name="T36" fmla="*/ 0 w 1472"/>
                                                    <a:gd name="T37" fmla="*/ 16 h 796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  <a:cxn ang="0">
                                                      <a:pos x="T18" y="T19"/>
                                                    </a:cxn>
                                                    <a:cxn ang="0">
                                                      <a:pos x="T20" y="T21"/>
                                                    </a:cxn>
                                                    <a:cxn ang="0">
                                                      <a:pos x="T22" y="T23"/>
                                                    </a:cxn>
                                                    <a:cxn ang="0">
                                                      <a:pos x="T24" y="T25"/>
                                                    </a:cxn>
                                                    <a:cxn ang="0">
                                                      <a:pos x="T26" y="T27"/>
                                                    </a:cxn>
                                                    <a:cxn ang="0">
                                                      <a:pos x="T28" y="T29"/>
                                                    </a:cxn>
                                                    <a:cxn ang="0">
                                                      <a:pos x="T30" y="T31"/>
                                                    </a:cxn>
                                                    <a:cxn ang="0">
                                                      <a:pos x="T32" y="T33"/>
                                                    </a:cxn>
                                                    <a:cxn ang="0">
                                                      <a:pos x="T34" y="T35"/>
                                                    </a:cxn>
                                                    <a:cxn ang="0">
                                                      <a:pos x="T36" y="T3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472" h="796">
                                                      <a:moveTo>
                                                        <a:pt x="0" y="16"/>
                                                      </a:moveTo>
                                                      <a:lnTo>
                                                        <a:pt x="112" y="8"/>
                                                      </a:lnTo>
                                                      <a:lnTo>
                                                        <a:pt x="206" y="0"/>
                                                      </a:lnTo>
                                                      <a:lnTo>
                                                        <a:pt x="318" y="23"/>
                                                      </a:lnTo>
                                                      <a:lnTo>
                                                        <a:pt x="1122" y="31"/>
                                                      </a:lnTo>
                                                      <a:lnTo>
                                                        <a:pt x="1290" y="46"/>
                                                      </a:lnTo>
                                                      <a:lnTo>
                                                        <a:pt x="1365" y="31"/>
                                                      </a:lnTo>
                                                      <a:lnTo>
                                                        <a:pt x="1472" y="5"/>
                                                      </a:lnTo>
                                                      <a:lnTo>
                                                        <a:pt x="1472" y="768"/>
                                                      </a:lnTo>
                                                      <a:lnTo>
                                                        <a:pt x="1366" y="791"/>
                                                      </a:lnTo>
                                                      <a:lnTo>
                                                        <a:pt x="1237" y="781"/>
                                                      </a:lnTo>
                                                      <a:lnTo>
                                                        <a:pt x="1089" y="770"/>
                                                      </a:lnTo>
                                                      <a:lnTo>
                                                        <a:pt x="997" y="781"/>
                                                      </a:lnTo>
                                                      <a:lnTo>
                                                        <a:pt x="664" y="773"/>
                                                      </a:lnTo>
                                                      <a:lnTo>
                                                        <a:pt x="369" y="796"/>
                                                      </a:lnTo>
                                                      <a:lnTo>
                                                        <a:pt x="221" y="776"/>
                                                      </a:lnTo>
                                                      <a:lnTo>
                                                        <a:pt x="111" y="785"/>
                                                      </a:lnTo>
                                                      <a:lnTo>
                                                        <a:pt x="0" y="790"/>
                                                      </a:lnTo>
                                                      <a:lnTo>
                                                        <a:pt x="0" y="16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pattFill prst="ltHorz">
                                                  <a:fgClr>
                                                    <a:srgbClr val="000000"/>
                                                  </a:fgClr>
                                                  <a:bgClr>
                                                    <a:srgbClr val="FFFFFF"/>
                                                  </a:bgClr>
                                                </a:pattFill>
                                                <a:ln w="9525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9" name="Rectangle 1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4774" y="4356"/>
                                                  <a:ext cx="822" cy="929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 w="9525">
                                                  <a:solidFill>
                                                    <a:srgbClr val="0000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 w:rsidR="00DC2A10" w:rsidRPr="00403B9C" w:rsidRDefault="00DC2A10" w:rsidP="00DC2A10"/>
                                                </w:txbxContent>
                                              </wps:txbx>
                                              <wps:bodyPr rot="0" vert="vert270" wrap="square" lIns="0" tIns="0" rIns="0" bIns="162000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20" name="Freeform 20" descr="Krähenfüße"/>
                                              <wps:cNvSpPr>
                                                <a:spLocks/>
                                              </wps:cNvSpPr>
                                              <wps:spPr bwMode="auto">
                                                <a:xfrm>
                                                  <a:off x="3431" y="3585"/>
                                                  <a:ext cx="3487" cy="907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 w 2621"/>
                                                    <a:gd name="T1" fmla="*/ 42 h 904"/>
                                                    <a:gd name="T2" fmla="*/ 620 w 2621"/>
                                                    <a:gd name="T3" fmla="*/ 42 h 904"/>
                                                    <a:gd name="T4" fmla="*/ 845 w 2621"/>
                                                    <a:gd name="T5" fmla="*/ 61 h 904"/>
                                                    <a:gd name="T6" fmla="*/ 863 w 2621"/>
                                                    <a:gd name="T7" fmla="*/ 117 h 904"/>
                                                    <a:gd name="T8" fmla="*/ 976 w 2621"/>
                                                    <a:gd name="T9" fmla="*/ 79 h 904"/>
                                                    <a:gd name="T10" fmla="*/ 1125 w 2621"/>
                                                    <a:gd name="T11" fmla="*/ 61 h 904"/>
                                                    <a:gd name="T12" fmla="*/ 1237 w 2621"/>
                                                    <a:gd name="T13" fmla="*/ 79 h 904"/>
                                                    <a:gd name="T14" fmla="*/ 1630 w 2621"/>
                                                    <a:gd name="T15" fmla="*/ 61 h 904"/>
                                                    <a:gd name="T16" fmla="*/ 1892 w 2621"/>
                                                    <a:gd name="T17" fmla="*/ 79 h 904"/>
                                                    <a:gd name="T18" fmla="*/ 2060 w 2621"/>
                                                    <a:gd name="T19" fmla="*/ 42 h 904"/>
                                                    <a:gd name="T20" fmla="*/ 2621 w 2621"/>
                                                    <a:gd name="T21" fmla="*/ 42 h 904"/>
                                                    <a:gd name="T22" fmla="*/ 1615 w 2621"/>
                                                    <a:gd name="T23" fmla="*/ 904 h 904"/>
                                                    <a:gd name="T24" fmla="*/ 1014 w 2621"/>
                                                    <a:gd name="T25" fmla="*/ 904 h 904"/>
                                                    <a:gd name="T26" fmla="*/ 166 w 2621"/>
                                                    <a:gd name="T27" fmla="*/ 186 h 904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  <a:cxn ang="0">
                                                      <a:pos x="T18" y="T19"/>
                                                    </a:cxn>
                                                    <a:cxn ang="0">
                                                      <a:pos x="T20" y="T21"/>
                                                    </a:cxn>
                                                    <a:cxn ang="0">
                                                      <a:pos x="T22" y="T23"/>
                                                    </a:cxn>
                                                    <a:cxn ang="0">
                                                      <a:pos x="T24" y="T25"/>
                                                    </a:cxn>
                                                    <a:cxn ang="0">
                                                      <a:pos x="T26" y="T2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2621" h="904">
                                                      <a:moveTo>
                                                        <a:pt x="22" y="42"/>
                                                      </a:moveTo>
                                                      <a:cubicBezTo>
                                                        <a:pt x="256" y="121"/>
                                                        <a:pt x="0" y="42"/>
                                                        <a:pt x="620" y="42"/>
                                                      </a:cubicBezTo>
                                                      <a:cubicBezTo>
                                                        <a:pt x="695" y="42"/>
                                                        <a:pt x="770" y="55"/>
                                                        <a:pt x="845" y="61"/>
                                                      </a:cubicBezTo>
                                                      <a:cubicBezTo>
                                                        <a:pt x="851" y="80"/>
                                                        <a:pt x="844" y="114"/>
                                                        <a:pt x="863" y="117"/>
                                                      </a:cubicBezTo>
                                                      <a:cubicBezTo>
                                                        <a:pt x="902" y="122"/>
                                                        <a:pt x="937" y="84"/>
                                                        <a:pt x="976" y="79"/>
                                                      </a:cubicBezTo>
                                                      <a:cubicBezTo>
                                                        <a:pt x="1026" y="73"/>
                                                        <a:pt x="1075" y="67"/>
                                                        <a:pt x="1125" y="61"/>
                                                      </a:cubicBezTo>
                                                      <a:cubicBezTo>
                                                        <a:pt x="1306" y="0"/>
                                                        <a:pt x="1047" y="71"/>
                                                        <a:pt x="1237" y="79"/>
                                                      </a:cubicBezTo>
                                                      <a:cubicBezTo>
                                                        <a:pt x="1368" y="85"/>
                                                        <a:pt x="1499" y="67"/>
                                                        <a:pt x="1630" y="61"/>
                                                      </a:cubicBezTo>
                                                      <a:cubicBezTo>
                                                        <a:pt x="1717" y="67"/>
                                                        <a:pt x="1804" y="79"/>
                                                        <a:pt x="1892" y="79"/>
                                                      </a:cubicBezTo>
                                                      <a:cubicBezTo>
                                                        <a:pt x="2211" y="79"/>
                                                        <a:pt x="1791" y="50"/>
                                                        <a:pt x="2060" y="42"/>
                                                      </a:cubicBezTo>
                                                      <a:cubicBezTo>
                                                        <a:pt x="2247" y="36"/>
                                                        <a:pt x="2434" y="42"/>
                                                        <a:pt x="2621" y="42"/>
                                                      </a:cubicBezTo>
                                                      <a:lnTo>
                                                        <a:pt x="1615" y="904"/>
                                                      </a:lnTo>
                                                      <a:lnTo>
                                                        <a:pt x="1014" y="904"/>
                                                      </a:lnTo>
                                                      <a:lnTo>
                                                        <a:pt x="166" y="186"/>
                                                      </a:lnTo>
                                                    </a:path>
                                                  </a:pathLst>
                                                </a:custGeom>
                                                <a:pattFill prst="divot">
                                                  <a:fgClr>
                                                    <a:srgbClr val="000000"/>
                                                  </a:fgClr>
                                                  <a:bgClr>
                                                    <a:srgbClr val="FFFFFF"/>
                                                  </a:bgClr>
                                                </a:pattFill>
                                                <a:ln w="9525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21" name="AutoShape 21"/>
                                              <wps:cNvCnPr>
                                                <a:cxnSpLocks noChangeShapeType="1"/>
                                              </wps:cNvCnPr>
                                              <wps:spPr bwMode="auto">
                                                <a:xfrm>
                                                  <a:off x="5611" y="4492"/>
                                                  <a:ext cx="2615" cy="0"/>
                                                </a:xfrm>
                                                <a:prstGeom prst="straightConnector1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solidFill>
                                                    <a:srgbClr val="00B050"/>
                                                  </a:solidFill>
                                                  <a:round/>
                                                  <a:headEnd type="triangle" w="med" len="med"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22" name="AutoShape 22"/>
                                              <wps:cNvCnPr>
                                                <a:cxnSpLocks noChangeShapeType="1"/>
                                              </wps:cNvCnPr>
                                              <wps:spPr bwMode="auto">
                                                <a:xfrm>
                                                  <a:off x="8087" y="3648"/>
                                                  <a:ext cx="0" cy="844"/>
                                                </a:xfrm>
                                                <a:prstGeom prst="straightConnector1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solidFill>
                                                    <a:srgbClr val="00B050"/>
                                                  </a:solidFill>
                                                  <a:round/>
                                                  <a:headEnd type="triangle" w="med" len="med"/>
                                                  <a:tailEnd type="triangle" w="med" len="med"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23" name="Freeform 23"/>
                                              <wps:cNvSpPr>
                                                <a:spLocks/>
                                              </wps:cNvSpPr>
                                              <wps:spPr bwMode="auto">
                                                <a:xfrm rot="10800000">
                                                  <a:off x="6908" y="3589"/>
                                                  <a:ext cx="1684" cy="57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0 w 1684"/>
                                                    <a:gd name="T1" fmla="*/ 0 h 75"/>
                                                    <a:gd name="T2" fmla="*/ 187 w 1684"/>
                                                    <a:gd name="T3" fmla="*/ 19 h 75"/>
                                                    <a:gd name="T4" fmla="*/ 225 w 1684"/>
                                                    <a:gd name="T5" fmla="*/ 56 h 75"/>
                                                    <a:gd name="T6" fmla="*/ 281 w 1684"/>
                                                    <a:gd name="T7" fmla="*/ 75 h 75"/>
                                                    <a:gd name="T8" fmla="*/ 374 w 1684"/>
                                                    <a:gd name="T9" fmla="*/ 56 h 75"/>
                                                    <a:gd name="T10" fmla="*/ 487 w 1684"/>
                                                    <a:gd name="T11" fmla="*/ 19 h 75"/>
                                                    <a:gd name="T12" fmla="*/ 973 w 1684"/>
                                                    <a:gd name="T13" fmla="*/ 0 h 75"/>
                                                    <a:gd name="T14" fmla="*/ 1328 w 1684"/>
                                                    <a:gd name="T15" fmla="*/ 0 h 75"/>
                                                    <a:gd name="T16" fmla="*/ 1422 w 1684"/>
                                                    <a:gd name="T17" fmla="*/ 19 h 75"/>
                                                    <a:gd name="T18" fmla="*/ 1684 w 1684"/>
                                                    <a:gd name="T19" fmla="*/ 19 h 75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  <a:cxn ang="0">
                                                      <a:pos x="T18" y="T19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684" h="75">
                                                      <a:moveTo>
                                                        <a:pt x="0" y="0"/>
                                                      </a:moveTo>
                                                      <a:cubicBezTo>
                                                        <a:pt x="62" y="6"/>
                                                        <a:pt x="126" y="4"/>
                                                        <a:pt x="187" y="19"/>
                                                      </a:cubicBezTo>
                                                      <a:cubicBezTo>
                                                        <a:pt x="204" y="23"/>
                                                        <a:pt x="210" y="47"/>
                                                        <a:pt x="225" y="56"/>
                                                      </a:cubicBezTo>
                                                      <a:cubicBezTo>
                                                        <a:pt x="242" y="66"/>
                                                        <a:pt x="262" y="69"/>
                                                        <a:pt x="281" y="75"/>
                                                      </a:cubicBezTo>
                                                      <a:cubicBezTo>
                                                        <a:pt x="312" y="69"/>
                                                        <a:pt x="343" y="64"/>
                                                        <a:pt x="374" y="56"/>
                                                      </a:cubicBezTo>
                                                      <a:cubicBezTo>
                                                        <a:pt x="412" y="46"/>
                                                        <a:pt x="487" y="19"/>
                                                        <a:pt x="487" y="19"/>
                                                      </a:cubicBezTo>
                                                      <a:cubicBezTo>
                                                        <a:pt x="679" y="30"/>
                                                        <a:pt x="803" y="58"/>
                                                        <a:pt x="973" y="0"/>
                                                      </a:cubicBezTo>
                                                      <a:cubicBezTo>
                                                        <a:pt x="1501" y="54"/>
                                                        <a:pt x="841" y="0"/>
                                                        <a:pt x="1328" y="0"/>
                                                      </a:cubicBezTo>
                                                      <a:cubicBezTo>
                                                        <a:pt x="1360" y="0"/>
                                                        <a:pt x="1390" y="17"/>
                                                        <a:pt x="1422" y="19"/>
                                                      </a:cubicBezTo>
                                                      <a:cubicBezTo>
                                                        <a:pt x="1509" y="24"/>
                                                        <a:pt x="1597" y="19"/>
                                                        <a:pt x="1684" y="19"/>
                                                      </a:cubicBezTo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9525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24" name="Freeform 24"/>
                                              <wps:cNvSpPr>
                                                <a:spLocks/>
                                              </wps:cNvSpPr>
                                              <wps:spPr bwMode="auto">
                                                <a:xfrm>
                                                  <a:off x="1769" y="3627"/>
                                                  <a:ext cx="1684" cy="57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0 w 1684"/>
                                                    <a:gd name="T1" fmla="*/ 0 h 75"/>
                                                    <a:gd name="T2" fmla="*/ 187 w 1684"/>
                                                    <a:gd name="T3" fmla="*/ 19 h 75"/>
                                                    <a:gd name="T4" fmla="*/ 225 w 1684"/>
                                                    <a:gd name="T5" fmla="*/ 56 h 75"/>
                                                    <a:gd name="T6" fmla="*/ 281 w 1684"/>
                                                    <a:gd name="T7" fmla="*/ 75 h 75"/>
                                                    <a:gd name="T8" fmla="*/ 374 w 1684"/>
                                                    <a:gd name="T9" fmla="*/ 56 h 75"/>
                                                    <a:gd name="T10" fmla="*/ 487 w 1684"/>
                                                    <a:gd name="T11" fmla="*/ 19 h 75"/>
                                                    <a:gd name="T12" fmla="*/ 973 w 1684"/>
                                                    <a:gd name="T13" fmla="*/ 0 h 75"/>
                                                    <a:gd name="T14" fmla="*/ 1328 w 1684"/>
                                                    <a:gd name="T15" fmla="*/ 0 h 75"/>
                                                    <a:gd name="T16" fmla="*/ 1422 w 1684"/>
                                                    <a:gd name="T17" fmla="*/ 19 h 75"/>
                                                    <a:gd name="T18" fmla="*/ 1684 w 1684"/>
                                                    <a:gd name="T19" fmla="*/ 19 h 75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  <a:cxn ang="0">
                                                      <a:pos x="T18" y="T19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684" h="75">
                                                      <a:moveTo>
                                                        <a:pt x="0" y="0"/>
                                                      </a:moveTo>
                                                      <a:cubicBezTo>
                                                        <a:pt x="62" y="6"/>
                                                        <a:pt x="126" y="4"/>
                                                        <a:pt x="187" y="19"/>
                                                      </a:cubicBezTo>
                                                      <a:cubicBezTo>
                                                        <a:pt x="204" y="23"/>
                                                        <a:pt x="210" y="47"/>
                                                        <a:pt x="225" y="56"/>
                                                      </a:cubicBezTo>
                                                      <a:cubicBezTo>
                                                        <a:pt x="242" y="66"/>
                                                        <a:pt x="262" y="69"/>
                                                        <a:pt x="281" y="75"/>
                                                      </a:cubicBezTo>
                                                      <a:cubicBezTo>
                                                        <a:pt x="312" y="69"/>
                                                        <a:pt x="343" y="64"/>
                                                        <a:pt x="374" y="56"/>
                                                      </a:cubicBezTo>
                                                      <a:cubicBezTo>
                                                        <a:pt x="412" y="46"/>
                                                        <a:pt x="487" y="19"/>
                                                        <a:pt x="487" y="19"/>
                                                      </a:cubicBezTo>
                                                      <a:cubicBezTo>
                                                        <a:pt x="679" y="30"/>
                                                        <a:pt x="803" y="58"/>
                                                        <a:pt x="973" y="0"/>
                                                      </a:cubicBezTo>
                                                      <a:cubicBezTo>
                                                        <a:pt x="1501" y="54"/>
                                                        <a:pt x="841" y="0"/>
                                                        <a:pt x="1328" y="0"/>
                                                      </a:cubicBezTo>
                                                      <a:cubicBezTo>
                                                        <a:pt x="1360" y="0"/>
                                                        <a:pt x="1390" y="17"/>
                                                        <a:pt x="1422" y="19"/>
                                                      </a:cubicBezTo>
                                                      <a:cubicBezTo>
                                                        <a:pt x="1509" y="24"/>
                                                        <a:pt x="1597" y="19"/>
                                                        <a:pt x="1684" y="19"/>
                                                      </a:cubicBezTo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9525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25" name="AutoShape 25"/>
                                              <wps:cNvCnPr>
                                                <a:cxnSpLocks noChangeShapeType="1"/>
                                              </wps:cNvCnPr>
                                              <wps:spPr bwMode="auto">
                                                <a:xfrm>
                                                  <a:off x="2851" y="6309"/>
                                                  <a:ext cx="1304" cy="0"/>
                                                </a:xfrm>
                                                <a:prstGeom prst="straightConnector1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solidFill>
                                                    <a:srgbClr val="0000FF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26" name="AutoShape 2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 rot="10800000">
                                                  <a:off x="3204" y="6136"/>
                                                  <a:ext cx="227" cy="170"/>
                                                </a:xfrm>
                                                <a:prstGeom prst="triangle">
                                                  <a:avLst>
                                                    <a:gd name="adj" fmla="val 50000"/>
                                                  </a:avLst>
                                                </a:prstGeom>
                                                <a:solidFill>
                                                  <a:srgbClr val="0000FF"/>
                                                </a:solidFill>
                                                <a:ln w="9525">
                                                  <a:solidFill>
                                                    <a:srgbClr val="0000FF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27" name="Rectangle 2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4384" y="13599"/>
                                                  <a:ext cx="1608" cy="33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91240B29-F687-4F45-9708-019B960494DF}">
                                                    <a14:hiddenLine xmlns:a14="http://schemas.microsoft.com/office/drawing/2010/main" w="9525">
                                                      <a:solidFill>
                                                        <a:srgbClr val="000000"/>
                                                      </a:solidFill>
                                                      <a:miter lim="800000"/>
                                                      <a:headEnd/>
                                                      <a:tailEnd/>
                                                    </a14:hiddenLine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28" name="Freeform 28"/>
                                              <wps:cNvSpPr>
                                                <a:spLocks/>
                                              </wps:cNvSpPr>
                                              <wps:spPr bwMode="auto">
                                                <a:xfrm>
                                                  <a:off x="2647" y="13579"/>
                                                  <a:ext cx="1701" cy="57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0 w 1684"/>
                                                    <a:gd name="T1" fmla="*/ 0 h 75"/>
                                                    <a:gd name="T2" fmla="*/ 187 w 1684"/>
                                                    <a:gd name="T3" fmla="*/ 19 h 75"/>
                                                    <a:gd name="T4" fmla="*/ 225 w 1684"/>
                                                    <a:gd name="T5" fmla="*/ 56 h 75"/>
                                                    <a:gd name="T6" fmla="*/ 281 w 1684"/>
                                                    <a:gd name="T7" fmla="*/ 75 h 75"/>
                                                    <a:gd name="T8" fmla="*/ 374 w 1684"/>
                                                    <a:gd name="T9" fmla="*/ 56 h 75"/>
                                                    <a:gd name="T10" fmla="*/ 487 w 1684"/>
                                                    <a:gd name="T11" fmla="*/ 19 h 75"/>
                                                    <a:gd name="T12" fmla="*/ 973 w 1684"/>
                                                    <a:gd name="T13" fmla="*/ 0 h 75"/>
                                                    <a:gd name="T14" fmla="*/ 1328 w 1684"/>
                                                    <a:gd name="T15" fmla="*/ 0 h 75"/>
                                                    <a:gd name="T16" fmla="*/ 1422 w 1684"/>
                                                    <a:gd name="T17" fmla="*/ 19 h 75"/>
                                                    <a:gd name="T18" fmla="*/ 1684 w 1684"/>
                                                    <a:gd name="T19" fmla="*/ 19 h 75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  <a:cxn ang="0">
                                                      <a:pos x="T18" y="T19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684" h="75">
                                                      <a:moveTo>
                                                        <a:pt x="0" y="0"/>
                                                      </a:moveTo>
                                                      <a:cubicBezTo>
                                                        <a:pt x="62" y="6"/>
                                                        <a:pt x="126" y="4"/>
                                                        <a:pt x="187" y="19"/>
                                                      </a:cubicBezTo>
                                                      <a:cubicBezTo>
                                                        <a:pt x="204" y="23"/>
                                                        <a:pt x="210" y="47"/>
                                                        <a:pt x="225" y="56"/>
                                                      </a:cubicBezTo>
                                                      <a:cubicBezTo>
                                                        <a:pt x="242" y="66"/>
                                                        <a:pt x="262" y="69"/>
                                                        <a:pt x="281" y="75"/>
                                                      </a:cubicBezTo>
                                                      <a:cubicBezTo>
                                                        <a:pt x="312" y="69"/>
                                                        <a:pt x="343" y="64"/>
                                                        <a:pt x="374" y="56"/>
                                                      </a:cubicBezTo>
                                                      <a:cubicBezTo>
                                                        <a:pt x="412" y="46"/>
                                                        <a:pt x="487" y="19"/>
                                                        <a:pt x="487" y="19"/>
                                                      </a:cubicBezTo>
                                                      <a:cubicBezTo>
                                                        <a:pt x="679" y="30"/>
                                                        <a:pt x="803" y="58"/>
                                                        <a:pt x="973" y="0"/>
                                                      </a:cubicBezTo>
                                                      <a:cubicBezTo>
                                                        <a:pt x="1501" y="54"/>
                                                        <a:pt x="841" y="0"/>
                                                        <a:pt x="1328" y="0"/>
                                                      </a:cubicBezTo>
                                                      <a:cubicBezTo>
                                                        <a:pt x="1360" y="0"/>
                                                        <a:pt x="1390" y="17"/>
                                                        <a:pt x="1422" y="19"/>
                                                      </a:cubicBezTo>
                                                      <a:cubicBezTo>
                                                        <a:pt x="1509" y="24"/>
                                                        <a:pt x="1597" y="19"/>
                                                        <a:pt x="1684" y="19"/>
                                                      </a:cubicBezTo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9525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29" name="Freeform 29"/>
                                              <wps:cNvSpPr>
                                                <a:spLocks/>
                                              </wps:cNvSpPr>
                                              <wps:spPr bwMode="auto">
                                                <a:xfrm>
                                                  <a:off x="4337" y="13579"/>
                                                  <a:ext cx="1701" cy="57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0 w 1684"/>
                                                    <a:gd name="T1" fmla="*/ 0 h 75"/>
                                                    <a:gd name="T2" fmla="*/ 187 w 1684"/>
                                                    <a:gd name="T3" fmla="*/ 19 h 75"/>
                                                    <a:gd name="T4" fmla="*/ 225 w 1684"/>
                                                    <a:gd name="T5" fmla="*/ 56 h 75"/>
                                                    <a:gd name="T6" fmla="*/ 281 w 1684"/>
                                                    <a:gd name="T7" fmla="*/ 75 h 75"/>
                                                    <a:gd name="T8" fmla="*/ 374 w 1684"/>
                                                    <a:gd name="T9" fmla="*/ 56 h 75"/>
                                                    <a:gd name="T10" fmla="*/ 487 w 1684"/>
                                                    <a:gd name="T11" fmla="*/ 19 h 75"/>
                                                    <a:gd name="T12" fmla="*/ 973 w 1684"/>
                                                    <a:gd name="T13" fmla="*/ 0 h 75"/>
                                                    <a:gd name="T14" fmla="*/ 1328 w 1684"/>
                                                    <a:gd name="T15" fmla="*/ 0 h 75"/>
                                                    <a:gd name="T16" fmla="*/ 1422 w 1684"/>
                                                    <a:gd name="T17" fmla="*/ 19 h 75"/>
                                                    <a:gd name="T18" fmla="*/ 1684 w 1684"/>
                                                    <a:gd name="T19" fmla="*/ 19 h 75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  <a:cxn ang="0">
                                                      <a:pos x="T18" y="T19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684" h="75">
                                                      <a:moveTo>
                                                        <a:pt x="0" y="0"/>
                                                      </a:moveTo>
                                                      <a:cubicBezTo>
                                                        <a:pt x="62" y="6"/>
                                                        <a:pt x="126" y="4"/>
                                                        <a:pt x="187" y="19"/>
                                                      </a:cubicBezTo>
                                                      <a:cubicBezTo>
                                                        <a:pt x="204" y="23"/>
                                                        <a:pt x="210" y="47"/>
                                                        <a:pt x="225" y="56"/>
                                                      </a:cubicBezTo>
                                                      <a:cubicBezTo>
                                                        <a:pt x="242" y="66"/>
                                                        <a:pt x="262" y="69"/>
                                                        <a:pt x="281" y="75"/>
                                                      </a:cubicBezTo>
                                                      <a:cubicBezTo>
                                                        <a:pt x="312" y="69"/>
                                                        <a:pt x="343" y="64"/>
                                                        <a:pt x="374" y="56"/>
                                                      </a:cubicBezTo>
                                                      <a:cubicBezTo>
                                                        <a:pt x="412" y="46"/>
                                                        <a:pt x="487" y="19"/>
                                                        <a:pt x="487" y="19"/>
                                                      </a:cubicBezTo>
                                                      <a:cubicBezTo>
                                                        <a:pt x="679" y="30"/>
                                                        <a:pt x="803" y="58"/>
                                                        <a:pt x="973" y="0"/>
                                                      </a:cubicBezTo>
                                                      <a:cubicBezTo>
                                                        <a:pt x="1501" y="54"/>
                                                        <a:pt x="841" y="0"/>
                                                        <a:pt x="1328" y="0"/>
                                                      </a:cubicBezTo>
                                                      <a:cubicBezTo>
                                                        <a:pt x="1360" y="0"/>
                                                        <a:pt x="1390" y="17"/>
                                                        <a:pt x="1422" y="19"/>
                                                      </a:cubicBezTo>
                                                      <a:cubicBezTo>
                                                        <a:pt x="1509" y="24"/>
                                                        <a:pt x="1597" y="19"/>
                                                        <a:pt x="1684" y="19"/>
                                                      </a:cubicBezTo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9525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0" name="AutoShape 30"/>
                                              <wps:cNvCnPr>
                                                <a:cxnSpLocks noChangeShapeType="1"/>
                                              </wps:cNvCnPr>
                                              <wps:spPr bwMode="auto">
                                                <a:xfrm>
                                                  <a:off x="5721" y="9602"/>
                                                  <a:ext cx="2534" cy="0"/>
                                                </a:xfrm>
                                                <a:prstGeom prst="straightConnector1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 type="triangle" w="med" len="med"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31" name="AutoShape 31"/>
                                              <wps:cNvCnPr>
                                                <a:cxnSpLocks noChangeShapeType="1"/>
                                              </wps:cNvCnPr>
                                              <wps:spPr bwMode="auto">
                                                <a:xfrm flipV="1">
                                                  <a:off x="5154" y="5845"/>
                                                  <a:ext cx="1871" cy="0"/>
                                                </a:xfrm>
                                                <a:prstGeom prst="straightConnector1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 type="oval" w="med" len="med"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32" name="Rectangle 3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4699" y="9602"/>
                                                  <a:ext cx="1002" cy="243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91240B29-F687-4F45-9708-019B960494DF}">
                                                    <a14:hiddenLine xmlns:a14="http://schemas.microsoft.com/office/drawing/2010/main" w="9525">
                                                      <a:solidFill>
                                                        <a:srgbClr val="000000"/>
                                                      </a:solidFill>
                                                      <a:miter lim="800000"/>
                                                      <a:headEnd/>
                                                      <a:tailEnd/>
                                                    </a14:hiddenLine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3" name="AutoShape 33"/>
                                              <wps:cNvCnPr>
                                                <a:cxnSpLocks noChangeShapeType="1"/>
                                              </wps:cNvCnPr>
                                              <wps:spPr bwMode="auto">
                                                <a:xfrm>
                                                  <a:off x="5605" y="9717"/>
                                                  <a:ext cx="0" cy="2244"/>
                                                </a:xfrm>
                                                <a:prstGeom prst="straightConnector1">
                                                  <a:avLst/>
                                                </a:prstGeom>
                                                <a:noFill/>
                                                <a:ln w="19050">
                                                  <a:solidFill>
                                                    <a:srgbClr val="000000"/>
                                                  </a:solidFill>
                                                  <a:prstDash val="dash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34" name="AutoShape 34"/>
                                              <wps:cNvCnPr>
                                                <a:cxnSpLocks noChangeShapeType="1"/>
                                              </wps:cNvCnPr>
                                              <wps:spPr bwMode="auto">
                                                <a:xfrm>
                                                  <a:off x="4778" y="9729"/>
                                                  <a:ext cx="0" cy="2244"/>
                                                </a:xfrm>
                                                <a:prstGeom prst="straightConnector1">
                                                  <a:avLst/>
                                                </a:prstGeom>
                                                <a:noFill/>
                                                <a:ln w="19050">
                                                  <a:solidFill>
                                                    <a:srgbClr val="000000"/>
                                                  </a:solidFill>
                                                  <a:prstDash val="dash"/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35" name="AutoShape 35"/>
                                              <wps:cNvCnPr>
                                                <a:cxnSpLocks noChangeShapeType="1"/>
                                              </wps:cNvCnPr>
                                              <wps:spPr bwMode="auto">
                                                <a:xfrm>
                                                  <a:off x="5701" y="12008"/>
                                                  <a:ext cx="2547" cy="0"/>
                                                </a:xfrm>
                                                <a:prstGeom prst="straightConnector1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 type="triangle" w="med" len="med"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36" name="AutoShape 36"/>
                                              <wps:cNvCnPr>
                                                <a:cxnSpLocks noChangeShapeType="1"/>
                                              </wps:cNvCnPr>
                                              <wps:spPr bwMode="auto">
                                                <a:xfrm rot="1200000" flipV="1">
                                                  <a:off x="5697" y="7896"/>
                                                  <a:ext cx="1984" cy="0"/>
                                                </a:xfrm>
                                                <a:prstGeom prst="straightConnector1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 type="oval" w="med" len="med"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37" name="AutoShape 37"/>
                                              <wps:cNvCnPr>
                                                <a:cxnSpLocks noChangeShapeType="1"/>
                                              </wps:cNvCnPr>
                                              <wps:spPr bwMode="auto">
                                                <a:xfrm rot="20400000" flipV="1">
                                                  <a:off x="5700" y="8881"/>
                                                  <a:ext cx="1984" cy="0"/>
                                                </a:xfrm>
                                                <a:prstGeom prst="straightConnector1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 type="oval" w="med" len="med"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38" name="AutoShape 38"/>
                                              <wps:cNvCnPr>
                                                <a:cxnSpLocks noChangeShapeType="1"/>
                                              </wps:cNvCnPr>
                                              <wps:spPr bwMode="auto">
                                                <a:xfrm flipV="1">
                                                  <a:off x="5723" y="8405"/>
                                                  <a:ext cx="1871" cy="0"/>
                                                </a:xfrm>
                                                <a:prstGeom prst="straightConnector1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 type="oval" w="med" len="med"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39" name="AutoShape 39"/>
                                              <wps:cNvCnPr>
                                                <a:cxnSpLocks noChangeShapeType="1"/>
                                              </wps:cNvCnPr>
                                              <wps:spPr bwMode="auto">
                                                <a:xfrm flipV="1">
                                                  <a:off x="6128" y="13578"/>
                                                  <a:ext cx="2098" cy="0"/>
                                                </a:xfrm>
                                                <a:prstGeom prst="straightConnector1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 type="triangle" w="med" len="med"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40" name="AutoShape 40"/>
                                              <wps:cNvCnPr>
                                                <a:cxnSpLocks noChangeShapeType="1"/>
                                              </wps:cNvCnPr>
                                              <wps:spPr bwMode="auto">
                                                <a:xfrm flipV="1">
                                                  <a:off x="5611" y="5497"/>
                                                  <a:ext cx="1871" cy="0"/>
                                                </a:xfrm>
                                                <a:prstGeom prst="straightConnector1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</wpg:grpSp>
                                        </wpg:grpSp>
                                        <wps:wsp>
                                          <wps:cNvPr id="43" name="Rectangle 43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8260" y="4002"/>
                                              <a:ext cx="1853" cy="49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>
                                              <a:noFill/>
                                            </a:ln>
                                            <a:extLs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txbx>
                                            <w:txbxContent>
                                              <w:p w:rsidR="00DC2A10" w:rsidRPr="006F767C" w:rsidRDefault="00DC2A10" w:rsidP="00DC2A10">
                                                <w:pPr>
                                                  <w:rPr>
                                                    <w:color w:val="00B050"/>
                                                    <w:sz w:val="20"/>
                                                  </w:rPr>
                                                </w:pPr>
                                                <w:r w:rsidRPr="006F767C">
                                                  <w:rPr>
                                                    <w:color w:val="00B050"/>
                                                    <w:sz w:val="20"/>
                                                  </w:rPr>
                                                  <w:t xml:space="preserve">Abtrennstelle </w:t>
                                                </w:r>
                                                <w:r w:rsidR="008264D4" w:rsidRPr="006F767C">
                                                  <w:rPr>
                                                    <w:color w:val="00B050"/>
                                                    <w:sz w:val="20"/>
                                                  </w:rPr>
                                                  <w:br/>
                                                  <w:t xml:space="preserve">ca. </w:t>
                                                </w:r>
                                                <w:r w:rsidR="001F1CF6">
                                                  <w:rPr>
                                                    <w:color w:val="00B050"/>
                                                    <w:sz w:val="20"/>
                                                  </w:rPr>
                                                  <w:t>1</w:t>
                                                </w:r>
                                                <w:r w:rsidR="001C5CF8">
                                                  <w:rPr>
                                                    <w:color w:val="00B050"/>
                                                    <w:sz w:val="20"/>
                                                  </w:rPr>
                                                  <w:t>,</w:t>
                                                </w:r>
                                                <w:r w:rsidR="001F1CF6">
                                                  <w:rPr>
                                                    <w:color w:val="00B050"/>
                                                    <w:sz w:val="20"/>
                                                  </w:rPr>
                                                  <w:t>5</w:t>
                                                </w:r>
                                                <w:r w:rsidRPr="006F767C">
                                                  <w:rPr>
                                                    <w:color w:val="00B050"/>
                                                    <w:sz w:val="20"/>
                                                  </w:rPr>
                                                  <w:t xml:space="preserve"> m u</w:t>
                                                </w:r>
                                                <w:r w:rsidR="00CC7241" w:rsidRPr="006F767C">
                                                  <w:rPr>
                                                    <w:color w:val="00B050"/>
                                                    <w:sz w:val="20"/>
                                                  </w:rPr>
                                                  <w:t>.</w:t>
                                                </w:r>
                                                <w:r w:rsidR="008264D4" w:rsidRPr="006F767C">
                                                  <w:rPr>
                                                    <w:color w:val="00B050"/>
                                                    <w:sz w:val="20"/>
                                                  </w:rPr>
                                                  <w:t> </w:t>
                                                </w:r>
                                                <w:r w:rsidRPr="006F767C">
                                                  <w:rPr>
                                                    <w:color w:val="00B050"/>
                                                    <w:sz w:val="20"/>
                                                  </w:rPr>
                                                  <w:t>GOK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0" tIns="0" rIns="0" bIns="0" anchor="t" anchorCtr="0" upright="1">
                                            <a:spAutoFit/>
                                          </wps:bodyPr>
                                        </wps:wsp>
                                      </wpg:grpSp>
                                      <wps:wsp>
                                        <wps:cNvPr id="44" name="Rectangle 44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7571" y="5324"/>
                                            <a:ext cx="2431" cy="2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  <a:extLs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txbx>
                                          <w:txbxContent>
                                            <w:p w:rsidR="00DC2A10" w:rsidRPr="00B3080D" w:rsidRDefault="00DC2A10" w:rsidP="00DC2A10">
                                              <w:pPr>
                                                <w:rPr>
                                                  <w:sz w:val="20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20"/>
                                                </w:rPr>
                                                <w:t>GW</w:t>
                                              </w:r>
                                              <w:r w:rsidR="00A221D9">
                                                <w:rPr>
                                                  <w:sz w:val="20"/>
                                                </w:rPr>
                                                <w:t>M-Aus</w:t>
                                              </w:r>
                                              <w:r>
                                                <w:rPr>
                                                  <w:sz w:val="20"/>
                                                </w:rPr>
                                                <w:t>bau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0" tIns="0" rIns="0" bIns="0" anchor="t" anchorCtr="0" upright="1">
                                          <a:spAutoFit/>
                                        </wps:bodyPr>
                                      </wps:wsp>
                                    </wpg:grpSp>
                                    <wps:wsp>
                                      <wps:cNvPr id="45" name="Rectangle 45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7063" y="5730"/>
                                          <a:ext cx="3124" cy="24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:rsidR="00DC2A10" w:rsidRPr="00CF3294" w:rsidRDefault="00DC2A10" w:rsidP="00DC2A10">
                                            <w:pPr>
                                              <w:rPr>
                                                <w:sz w:val="20"/>
                                                <w:u w:val="single"/>
                                              </w:rPr>
                                            </w:pPr>
                                            <w:r w:rsidRPr="00CF3294">
                                              <w:rPr>
                                                <w:sz w:val="20"/>
                                                <w:u w:val="single"/>
                                              </w:rPr>
                                              <w:t xml:space="preserve">eingebrachte GWM-Verfüllung 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spAutoFit/>
                                      </wps:bodyPr>
                                    </wps:wsp>
                                  </wpg:grpSp>
                                  <wps:wsp>
                                    <wps:cNvPr id="46" name="Rectangle 4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7" y="5677"/>
                                        <a:ext cx="1850" cy="24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DC2A10" w:rsidRPr="00403B9C" w:rsidRDefault="00DC2A10" w:rsidP="00DC2A10">
                                          <w:pPr>
                                            <w:jc w:val="center"/>
                                            <w:rPr>
                                              <w:sz w:val="20"/>
                                            </w:rPr>
                                          </w:pPr>
                                          <w:r w:rsidRPr="00403B9C">
                                            <w:rPr>
                                              <w:sz w:val="20"/>
                                            </w:rPr>
                                            <w:t>Grundwasserleiter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spAutoFit/>
                                    </wps:bodyPr>
                                  </wps:wsp>
                                </wpg:grpSp>
                                <wps:wsp>
                                  <wps:cNvPr id="47" name="Rectangle 4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7682" y="8291"/>
                                      <a:ext cx="2431" cy="24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DC2A10" w:rsidRPr="00B3080D" w:rsidRDefault="00DC2A10" w:rsidP="00DC2A10">
                                        <w:pPr>
                                          <w:rPr>
                                            <w:sz w:val="20"/>
                                          </w:rPr>
                                        </w:pPr>
                                        <w:r w:rsidRPr="00B3080D">
                                          <w:rPr>
                                            <w:sz w:val="20"/>
                                          </w:rPr>
                                          <w:t>Ringraumverfüllung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spAutoFit/>
                                  </wps:bodyPr>
                                </wps:wsp>
                              </wpg:grpSp>
                              <wps:wsp>
                                <wps:cNvPr id="48" name="Rectangle 4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298" y="9508"/>
                                    <a:ext cx="1573" cy="2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DC2A10" w:rsidRPr="003C3FE6" w:rsidRDefault="00DC2A10" w:rsidP="00DC2A10">
                                      <w:pPr>
                                        <w:rPr>
                                          <w:sz w:val="20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</w:rPr>
                                        <w:t xml:space="preserve">Filteroberkante 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spAutoFit/>
                                </wps:bodyPr>
                              </wps:wsp>
                            </wpg:grpSp>
                            <wps:wsp>
                              <wps:cNvPr id="49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67" y="10256"/>
                                  <a:ext cx="1850" cy="2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2A10" w:rsidRPr="00403B9C" w:rsidRDefault="00DC2A10" w:rsidP="00DC2A10">
                                    <w:pPr>
                                      <w:jc w:val="center"/>
                                      <w:rPr>
                                        <w:sz w:val="20"/>
                                      </w:rPr>
                                    </w:pPr>
                                    <w:r w:rsidRPr="00403B9C">
                                      <w:rPr>
                                        <w:sz w:val="20"/>
                                      </w:rPr>
                                      <w:t>Grundwasserleiter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spAutoFit/>
                              </wps:bodyPr>
                            </wps:wsp>
                          </wpg:grpSp>
                          <wps:wsp>
                            <wps:cNvPr id="50" name="Rectangle 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317" y="11895"/>
                                <a:ext cx="1573" cy="2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C2A10" w:rsidRPr="003C3FE6" w:rsidRDefault="00DC2A10" w:rsidP="00DC2A10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Filterunterkante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spAutoFit/>
                            </wps:bodyPr>
                          </wps:wsp>
                        </wpg:grpSp>
                        <wps:wsp>
                          <wps:cNvPr id="51" name="Rectangle 51"/>
                          <wps:cNvSpPr>
                            <a:spLocks noChangeArrowheads="1"/>
                          </wps:cNvSpPr>
                          <wps:spPr bwMode="auto">
                            <a:xfrm>
                              <a:off x="8291" y="13446"/>
                              <a:ext cx="1573" cy="2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C2A10" w:rsidRPr="003C3FE6" w:rsidRDefault="00F767B1" w:rsidP="00DC2A10">
                                <w:pPr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GWM</w:t>
                                </w:r>
                                <w:r w:rsidR="00DC2A10">
                                  <w:rPr>
                                    <w:sz w:val="20"/>
                                  </w:rPr>
                                  <w:t xml:space="preserve">-Sohle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</wpg:grpSp>
                      <wps:wsp>
                        <wps:cNvPr id="52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5030" y="6091"/>
                            <a:ext cx="251" cy="64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C2A10" w:rsidRPr="00C62F64" w:rsidRDefault="00DC2A10" w:rsidP="00DC2A10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hydraulisch </w:t>
                              </w:r>
                              <w:r w:rsidR="006A167C">
                                <w:rPr>
                                  <w:sz w:val="20"/>
                                </w:rPr>
                                <w:t>bindend</w:t>
                              </w:r>
                              <w:r w:rsidR="001F1C2D">
                                <w:rPr>
                                  <w:sz w:val="20"/>
                                </w:rPr>
                                <w:t>es</w:t>
                              </w:r>
                              <w:r>
                                <w:rPr>
                                  <w:sz w:val="20"/>
                                </w:rPr>
                                <w:t xml:space="preserve"> Material (z.B. </w:t>
                              </w:r>
                              <w:r w:rsidR="001C5CF8">
                                <w:rPr>
                                  <w:sz w:val="20"/>
                                </w:rPr>
                                <w:t>Tongranulate/-pellets</w:t>
                              </w:r>
                              <w:r>
                                <w:rPr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7" style="position:absolute;left:0;text-align:left;margin-left:15.4pt;margin-top:-.15pt;width:423pt;height:517.5pt;z-index:-251657216" coordorigin="1727,3585" coordsize="8460,10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">
                <v:group id="Group 3" o:spid="_x0000_s1028" style="position:absolute;left:1727;top:3585;width:8460;height:10350" coordorigin="1727,3585" coordsize="8460,103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group id="Group 4" o:spid="_x0000_s1029" style="position:absolute;left:1727;top:3585;width:8460;height:10350" coordorigin="1727,3585" coordsize="8460,103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group id="Group 5" o:spid="_x0000_s1030" style="position:absolute;left:1727;top:3585;width:8460;height:10350" coordorigin="1727,3585" coordsize="8460,103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<v:group id="Group 6" o:spid="_x0000_s1031" style="position:absolute;left:1727;top:3585;width:8460;height:10350" coordorigin="1727,3585" coordsize="8460,103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  <v:group id="Group 7" o:spid="_x0000_s1032" style="position:absolute;left:1727;top:3585;width:8460;height:10350" coordorigin="1727,3585" coordsize="8460,103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  <v:group id="Group 8" o:spid="_x0000_s1033" style="position:absolute;left:1727;top:3585;width:8460;height:10350" coordorigin="1727,3585" coordsize="8460,103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      <v:group id="Group 9" o:spid="_x0000_s1034" style="position:absolute;left:1727;top:3585;width:8460;height:10350" coordorigin="1727,3585" coordsize="8460,103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          <v:group id="Group 10" o:spid="_x0000_s1035" style="position:absolute;left:1727;top:3585;width:8386;height:10350" coordorigin="1727,3585" coordsize="8386,103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          <v:group id="Group 11" o:spid="_x0000_s1036" style="position:absolute;left:1727;top:3585;width:8386;height:10350" coordorigin="1727,3585" coordsize="8386,103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            <v:group id="Group 14" o:spid="_x0000_s1037" style="position:absolute;left:1727;top:3585;width:6865;height:10350" coordorigin="1727,3585" coordsize="6865,103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              <v:rect id="Rectangle 15" o:spid="_x0000_s1038" alt="5%" style="position:absolute;left:4451;top:4010;width:1474;height:96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4wqcEA&#10;AADbAAAADwAAAGRycy9kb3ducmV2LnhtbERPTWsCMRC9F/wPYQRvNavSoqtRRBQq9tCqeB4242Zx&#10;M1mTVLf++qZQ6G0e73Nmi9bW4kY+VI4VDPoZCOLC6YpLBcfD5nkMIkRkjbVjUvBNARbzztMMc+3u&#10;/Em3fSxFCuGQowITY5NLGQpDFkPfNcSJOztvMSboS6k93lO4reUwy16lxYpTg8GGVoaKy/7LKrDb&#10;DxxNzGm707J4v8bquvYPVKrXbZdTEJHa+C/+c7/pNP8Ffn9JB8j5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eMKnBAAAA2wAAAA8AAAAAAAAAAAAAAAAAmAIAAGRycy9kb3du&#10;cmV2LnhtbFBLBQYAAAAABAAEAPUAAACGAwAAAAA=&#10;">
                                      <v:fill r:id="rId7" o:title="" type="pattern"/>
                                      <v:textbox style="layout-flow:vertical;mso-layout-flow-alt:bottom-to-top" inset="0,0,0,40mm">
                                        <w:txbxContent>
                                          <w:p w:rsidR="00DC2A10" w:rsidRPr="007D0357" w:rsidRDefault="00DC2A10" w:rsidP="00DC2A10">
                                            <w:pPr>
                                              <w:rPr>
                                                <w:sz w:val="18"/>
                                                <w:szCs w:val="18"/>
                                              </w:rPr>
                                            </w:pPr>
                                            <w:r w:rsidRPr="007D0357">
                                              <w:rPr>
                                                <w:sz w:val="18"/>
                                                <w:szCs w:val="18"/>
                                              </w:rPr>
                                              <w:t>Filterkies</w:t>
                                            </w:r>
                                            <w:r>
                                              <w:rPr>
                                                <w:sz w:val="18"/>
                                                <w:szCs w:val="18"/>
                                              </w:rPr>
                                              <w:t xml:space="preserve">                                                             Sand und Kies</w:t>
                                            </w:r>
                                          </w:p>
                                        </w:txbxContent>
                                      </v:textbox>
                                    </v:rect>
                                    <v:group id="Group 16" o:spid="_x0000_s1039" style="position:absolute;left:1727;top:3585;width:6865;height:10350" coordorigin="1727,3585" coordsize="6865,103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                  <v:rect id="Rectangle 17" o:spid="_x0000_s1040" style="position:absolute;left:1727;top:8127;width:2835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5OA78A&#10;AADbAAAADwAAAGRycy9kb3ducmV2LnhtbERPTWsCMRC9F/ofwhS81awetGyNIq1ir90qvQ6bcbOa&#10;TJZN1Nhf3wiCt3m8z5ktkrPiTH1oPSsYDQsQxLXXLTcKtj/r1zcQISJrtJ5JwZUCLObPTzMstb/w&#10;N52r2IgcwqFEBSbGrpQy1IYchqHviDO3973DmGHfSN3jJYc7K8dFMZEOW84NBjv6MFQfq5NTsBl9&#10;rrqD/KtwYyOddibV9jcpNXhJy3cQkVJ8iO/uL53nT+H2Sz5Az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3k4DvwAAANsAAAAPAAAAAAAAAAAAAAAAAJgCAABkcnMvZG93bnJl&#10;di54bWxQSwUGAAAAAAQABAD1AAAAhAMAAAAA&#10;" stroked="f">
                                        <v:textbox inset="0,0,0,0">
                                          <w:txbxContent>
                                            <w:p w:rsidR="00DC2A10" w:rsidRPr="00C62F64" w:rsidRDefault="00DC2A10" w:rsidP="00DC2A10">
                                              <w:pPr>
                                                <w:spacing w:before="120"/>
                                                <w:jc w:val="center"/>
                                                <w:rPr>
                                                  <w:sz w:val="20"/>
                                                </w:rPr>
                                              </w:pPr>
                                              <w:r w:rsidRPr="00C62F64">
                                                <w:rPr>
                                                  <w:sz w:val="20"/>
                                                </w:rPr>
                                                <w:t>Grundwassernichtleiter</w:t>
                                              </w:r>
                                            </w:p>
                                          </w:txbxContent>
                                        </v:textbox>
                                      </v:rect>
                                      <v:shape id="Freeform 18" o:spid="_x0000_s1041" alt="Horizontal hell" style="position:absolute;left:4449;top:8022;width:1472;height:796;visibility:visible;mso-wrap-style:square;v-text-anchor:top" coordsize="1472,7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DxpcQA&#10;AADbAAAADwAAAGRycy9kb3ducmV2LnhtbESPzU7DQAyE70h9h5UrcanoBg4IhW4rhBTxIy60vfRm&#10;7bpJ2qw3ZE0T3h4fkLjZmvHM59Vmip250JDbxA5ulwUYYp9Cy7WD/a66eQCTBTlgl5gc/FCGzXp2&#10;tcIypJE/6bKV2mgI5xIdNCJ9aW32DUXMy9QTq3ZMQ0TRdahtGHDU8NjZu6K4txFb1oYGe3puyJ+3&#10;39FBeu/9YjykD3mR/LY4+errTJVz1/Pp6RGM0CT/5r/r16D4Cqu/6AB2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g8aXEAAAA2wAAAA8AAAAAAAAAAAAAAAAAmAIAAGRycy9k&#10;b3ducmV2LnhtbFBLBQYAAAAABAAEAPUAAACJAwAAAAA=&#10;" path="m,16l112,8,206,,318,23r804,8l1290,46r75,-15l1472,5r,763l1366,791,1237,781,1089,770r-92,11l664,773,369,796,221,776r-110,9l,790,,16xe" fillcolor="black">
                                        <v:fill r:id="rId8" o:title="" type="pattern"/>
                                        <v:path arrowok="t" o:connecttype="custom" o:connectlocs="0,16;112,8;206,0;318,23;1122,31;1290,46;1365,31;1472,5;1472,768;1366,791;1237,781;1089,770;997,781;664,773;369,796;221,776;111,785;0,790;0,16" o:connectangles="0,0,0,0,0,0,0,0,0,0,0,0,0,0,0,0,0,0,0"/>
                                      </v:shape>
                                      <v:rect id="Rectangle 19" o:spid="_x0000_s1042" style="position:absolute;left:4774;top:4356;width:822;height:92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3t+cEA&#10;AADbAAAADwAAAGRycy9kb3ducmV2LnhtbERPTWvCQBC9C/6HZYTedGNbxUZXaQtCPRp7qLdpdsxG&#10;s7Mhu9H4711B8DaP9zmLVWcrcabGl44VjEcJCOLc6ZILBb+79XAGwgdkjZVjUnAlD6tlv7fAVLsL&#10;b+mchULEEPYpKjAh1KmUPjdk0Y9cTRy5g2sshgibQuoGLzHcVvI1SabSYsmxwWBN34byU9ZaBevw&#10;v2k3k+zLvRX7I7b23Yy7P6VeBt3nHESgLjzFD/ePjvM/4P5LPEA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N7fnBAAAA2wAAAA8AAAAAAAAAAAAAAAAAmAIAAGRycy9kb3du&#10;cmV2LnhtbFBLBQYAAAAABAAEAPUAAACGAwAAAAA=&#10;">
                                        <v:textbox style="layout-flow:vertical;mso-layout-flow-alt:bottom-to-top" inset="0,0,0,45mm">
                                          <w:txbxContent>
                                            <w:p w:rsidR="00DC2A10" w:rsidRPr="00403B9C" w:rsidRDefault="00DC2A10" w:rsidP="00DC2A10"/>
                                          </w:txbxContent>
                                        </v:textbox>
                                      </v:rect>
                                      <v:shape id="Freeform 20" o:spid="_x0000_s1043" alt="Krähenfüße" style="position:absolute;left:3431;top:3585;width:3487;height:907;visibility:visible;mso-wrap-style:square;v-text-anchor:top" coordsize="2621,9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/d2MIA&#10;AADbAAAADwAAAGRycy9kb3ducmV2LnhtbERPz2vCMBS+D/Y/hDfwMmaqwiidUcZgIiqibh52ezRv&#10;SVnzUprU1v/eHIQdP77f8+XganGhNlSeFUzGGQji0uuKjYLvr8+XHESIyBprz6TgSgGWi8eHORba&#10;93ykyykakUI4FKjAxtgUUobSksMw9g1x4n596zAm2BqpW+xTuKvlNMtepcOKU4PFhj4slX+nzino&#10;7KHcePfcm5XZnbt8dt7/bGulRk/D+xuISEP8F9/da61gmtanL+kHy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r93YwgAAANsAAAAPAAAAAAAAAAAAAAAAAJgCAABkcnMvZG93&#10;bnJldi54bWxQSwUGAAAAAAQABAD1AAAAhwMAAAAA&#10;" path="m22,42v234,79,-22,,598,c695,42,770,55,845,61v6,19,-1,53,18,56c902,122,937,84,976,79v50,-6,99,-12,149,-18c1306,,1047,71,1237,79v131,6,262,-12,393,-18c1717,67,1804,79,1892,79v319,,-101,-29,168,-37c2247,36,2434,42,2621,42l1615,904r-601,l166,186e" fillcolor="black">
                                        <v:fill r:id="rId9" o:title="" type="pattern"/>
                                        <v:path arrowok="t" o:connecttype="custom" o:connectlocs="29,42;825,42;1124,61;1148,117;1298,79;1497,61;1646,79;2169,61;2517,79;2741,42;3487,42;2149,907;1349,907;221,187" o:connectangles="0,0,0,0,0,0,0,0,0,0,0,0,0,0"/>
                                      </v:shape>
                                      <v:shapetype id="_x0000_t32" coordsize="21600,21600" o:spt="32" o:oned="t" path="m,l21600,21600e" filled="f">
                                        <v:path arrowok="t" fillok="f" o:connecttype="none"/>
                                        <o:lock v:ext="edit" shapetype="t"/>
                                      </v:shapetype>
                                      <v:shape id="AutoShape 21" o:spid="_x0000_s1044" type="#_x0000_t32" style="position:absolute;left:5611;top:4492;width:261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SET8IAAADbAAAADwAAAGRycy9kb3ducmV2LnhtbESPQWvCQBSE7wX/w/IEb80mEaSkriJC&#10;SxG1NC2eH9lnNph9G7Jbjf/eFQSPw8x8w8yXg23FmXrfOFaQJSkI4srphmsFf78fr28gfEDW2Dom&#10;BVfysFyMXuZYaHfhHzqXoRYRwr5ABSaErpDSV4Ys+sR1xNE7ut5iiLKvpe7xEuG2lXmazqTFhuOC&#10;wY7WhqpT+W8VlHa3P0jb1NONyT+z4/e2Y10pNRkPq3cQgYbwDD/aX1pBnsH9S/wBcnE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GSET8IAAADbAAAADwAAAAAAAAAAAAAA&#10;AAChAgAAZHJzL2Rvd25yZXYueG1sUEsFBgAAAAAEAAQA+QAAAJADAAAAAA==&#10;" strokecolor="#00b050">
                                        <v:stroke startarrow="block"/>
                                      </v:shape>
                                      <v:shape id="AutoShape 22" o:spid="_x0000_s1045" type="#_x0000_t32" style="position:absolute;left:8087;top:3648;width:0;height:8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WmF8MAAADbAAAADwAAAGRycy9kb3ducmV2LnhtbESPQYvCMBSE78L+h/AW9iJruj2IdI2i&#10;C4IgHqxCr8/m2Uabl9JE7f57Iwgeh5n5hpnOe9uIG3XeOFbwM0pAEJdOG64UHPar7wkIH5A1No5J&#10;wT95mM8+BlPMtLvzjm55qESEsM9QQR1Cm0npy5os+pFriaN3cp3FEGVXSd3hPcJtI9MkGUuLhuNC&#10;jS391VRe8qtVYJarszHDY7Euehzm273cbBdSqa/PfvELIlAf3uFXe60VpCk8v8QfIG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TFphfDAAAA2wAAAA8AAAAAAAAAAAAA&#10;AAAAoQIAAGRycy9kb3ducmV2LnhtbFBLBQYAAAAABAAEAPkAAACRAwAAAAA=&#10;" strokecolor="#00b050">
                                        <v:stroke startarrow="block" endarrow="block"/>
                                      </v:shape>
                                      <v:shape id="Freeform 23" o:spid="_x0000_s1046" style="position:absolute;left:6908;top:3589;width:1684;height:57;rotation:180;visibility:visible;mso-wrap-style:square;v-text-anchor:top" coordsize="1684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3RXMMA&#10;AADbAAAADwAAAGRycy9kb3ducmV2LnhtbESPQWsCMRSE7wX/Q3hCL0UTlYqsRimC4KUFdSk9PjbP&#10;zeLmZbuJuvvvG0HocZiZb5jVpnO1uFEbKs8aJmMFgrjwpuJSQ37ajRYgQkQ2WHsmDT0F2KwHLyvM&#10;jL/zgW7HWIoE4ZChBhtjk0kZCksOw9g3xMk7+9ZhTLItpWnxnuCullOl5tJhxWnBYkNbS8XleHUa&#10;3O6z77++fy6/Xtn3N5v35qq2Wr8Ou48liEhd/A8/23ujYTqDx5f0A+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3RXMMAAADbAAAADwAAAAAAAAAAAAAAAACYAgAAZHJzL2Rv&#10;d25yZXYueG1sUEsFBgAAAAAEAAQA9QAAAIgDAAAAAA==&#10;" path="m,c62,6,126,4,187,19v17,4,23,28,38,37c242,66,262,69,281,75v31,-6,62,-11,93,-19c412,46,487,19,487,19,679,30,803,58,973,v528,54,-132,,355,c1360,,1390,17,1422,19v87,5,175,,262,e" filled="f">
                                        <v:path arrowok="t" o:connecttype="custom" o:connectlocs="0,0;187,14;225,43;281,57;374,43;487,14;973,0;1328,0;1422,14;1684,14" o:connectangles="0,0,0,0,0,0,0,0,0,0"/>
                                      </v:shape>
                                      <v:shape id="Freeform 24" o:spid="_x0000_s1047" style="position:absolute;left:1769;top:3627;width:1684;height:57;visibility:visible;mso-wrap-style:square;v-text-anchor:top" coordsize="1684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Ae7b8A&#10;AADbAAAADwAAAGRycy9kb3ducmV2LnhtbESPSwvCMBCE74L/IazgTVOl+KhGEUEQT74OHpdmbYvN&#10;pjZR6783guBxmJlvmPmyMaV4Uu0KywoG/QgEcWp1wZmC82nTm4BwHlljaZkUvMnBctFuzTHR9sUH&#10;eh59JgKEXYIKcu+rREqX5mTQ9W1FHLyrrQ36IOtM6hpfAW5KOYyikTRYcFjIsaJ1Tunt+DAK7u84&#10;K9zghLtmbKfxFC/7i94q1e00qxkIT43/h3/trVYwjOH7JfwAufg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7cB7tvwAAANsAAAAPAAAAAAAAAAAAAAAAAJgCAABkcnMvZG93bnJl&#10;di54bWxQSwUGAAAAAAQABAD1AAAAhAMAAAAA&#10;" path="m,c62,6,126,4,187,19v17,4,23,28,38,37c242,66,262,69,281,75v31,-6,62,-11,93,-19c412,46,487,19,487,19,679,30,803,58,973,v528,54,-132,,355,c1360,,1390,17,1422,19v87,5,175,,262,e" filled="f">
                                        <v:path arrowok="t" o:connecttype="custom" o:connectlocs="0,0;187,14;225,43;281,57;374,43;487,14;973,0;1328,0;1422,14;1684,14" o:connectangles="0,0,0,0,0,0,0,0,0,0"/>
                                      </v:shape>
                                      <v:shape id="AutoShape 25" o:spid="_x0000_s1048" type="#_x0000_t32" style="position:absolute;left:2851;top:6309;width:130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RfVsQAAADbAAAADwAAAGRycy9kb3ducmV2LnhtbESPzWrDMBCE74W8g9hAb41sl+bHiWKS&#10;QqHQU6Ncclusje3EWhlLtd23rwqFHoeZ+YbZFZNtxUC9bxwrSBcJCOLSmYYrBWf99rQG4QOywdYx&#10;KfgmD8V+9rDD3LiRP2k4hUpECPscFdQhdLmUvqzJol+4jjh6V9dbDFH2lTQ9jhFuW5klyVJabDgu&#10;1NjRa03l/fRlFWxuR9Yr85HeLiYNWurkeanvSj3Op8MWRKAp/If/2u9GQfYCv1/iD5D7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tF9WxAAAANsAAAAPAAAAAAAAAAAA&#10;AAAAAKECAABkcnMvZG93bnJldi54bWxQSwUGAAAAAAQABAD5AAAAkgMAAAAA&#10;" strokecolor="blue"/>
                                      <v:shapetype id="_x0000_t5" coordsize="21600,21600" o:spt="5" adj="10800" path="m@0,l,21600r21600,xe">
                                        <v:stroke joinstyle="miter"/>
                                        <v:formulas>
                                          <v:f eqn="val #0"/>
                                          <v:f eqn="prod #0 1 2"/>
                                          <v:f eqn="sum @1 10800 0"/>
                                        </v:formulas>
                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                <v:handles>
                                          <v:h position="#0,topLeft" xrange="0,21600"/>
                                        </v:handles>
                                      </v:shapetype>
                                      <v:shape id="AutoShape 26" o:spid="_x0000_s1049" type="#_x0000_t5" style="position:absolute;left:3204;top:6136;width:227;height:170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Z588QA&#10;AADbAAAADwAAAGRycy9kb3ducmV2LnhtbESPQWvCQBSE7wX/w/KEXkrdNIeg0VVEkEpBsFHs9ZF9&#10;JiHZt2F31fTfdwWhx2FmvmEWq8F04kbON5YVfEwSEMSl1Q1XCk7H7fsUhA/IGjvLpOCXPKyWo5cF&#10;5tre+ZtuRahEhLDPUUEdQp9L6cuaDPqJ7Ymjd7HOYIjSVVI7vEe46WSaJJk02HBcqLGnTU1lW1yN&#10;gvZCP+cku86+mr3bvU0P3GL6qdTreFjPQQQawn/42d5pBWkGj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mefPEAAAA2wAAAA8AAAAAAAAAAAAAAAAAmAIAAGRycy9k&#10;b3ducmV2LnhtbFBLBQYAAAAABAAEAPUAAACJAwAAAAA=&#10;" fillcolor="blue" strokecolor="blue"/>
                                      <v:rect id="Rectangle 27" o:spid="_x0000_s1050" style="position:absolute;left:4384;top:13599;width:1608;height:3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3J78QA&#10;AADbAAAADwAAAGRycy9kb3ducmV2LnhtbESPT2sCMRTE74LfIbxCbzWpbbe6bpRSEAqth66C18fm&#10;7R/cvKybqOu3N4WCx2FmfsNkq8G24ky9bxxreJ4oEMSFMw1XGnbb9dMMhA/IBlvHpOFKHlbL8SjD&#10;1LgL/9I5D5WIEPYpaqhD6FIpfVGTRT9xHXH0StdbDFH2lTQ9XiLctnKqVCItNhwXauzos6bikJ+s&#10;BkxezXFTvvxsv08JzqtBrd/2SuvHh+FjASLQEO7h//aX0TB9h78v8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tye/EAAAA2wAAAA8AAAAAAAAAAAAAAAAAmAIAAGRycy9k&#10;b3ducmV2LnhtbFBLBQYAAAAABAAEAPUAAACJAwAAAAA=&#10;" stroked="f"/>
                                      <v:shape id="Freeform 28" o:spid="_x0000_s1051" style="position:absolute;left:2647;top:13579;width:1701;height:57;visibility:visible;mso-wrap-style:square;v-text-anchor:top" coordsize="1684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0U6LwA&#10;AADbAAAADwAAAGRycy9kb3ducmV2LnhtbERPyQrCMBC9C/5DGMGbpoq41KYigiCe3A4eh2Zsi82k&#10;NlHr35uD4PHx9mTVmkq8qHGlZQWjYQSCOLO65FzB5bwdzEE4j6yxskwKPuRglXY7CcbavvlIr5PP&#10;RQhhF6OCwvs6ltJlBRl0Q1sTB+5mG4M+wCaXusF3CDeVHEfRVBosOTQUWNOmoOx+ehoFj88kL93o&#10;jPt2ZheTBV4PV71Tqt9r10sQnlr/F//cO61gHMaGL+EHyPQ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6PRTovAAAANsAAAAPAAAAAAAAAAAAAAAAAJgCAABkcnMvZG93bnJldi54&#10;bWxQSwUGAAAAAAQABAD1AAAAgQMAAAAA&#10;" path="m,c62,6,126,4,187,19v17,4,23,28,38,37c242,66,262,69,281,75v31,-6,62,-11,93,-19c412,46,487,19,487,19,679,30,803,58,973,v528,54,-132,,355,c1360,,1390,17,1422,19v87,5,175,,262,e" filled="f">
                                        <v:path arrowok="t" o:connecttype="custom" o:connectlocs="0,0;189,14;227,43;284,57;378,43;492,14;983,0;1341,0;1436,14;1701,14" o:connectangles="0,0,0,0,0,0,0,0,0,0"/>
                                      </v:shape>
                                      <v:shape id="Freeform 29" o:spid="_x0000_s1052" style="position:absolute;left:4337;top:13579;width:1701;height:57;visibility:visible;mso-wrap-style:square;v-text-anchor:top" coordsize="1684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Gxc78A&#10;AADbAAAADwAAAGRycy9kb3ducmV2LnhtbESPzQrCMBCE74LvEFbwpqkiaqtRRBDEk38Hj0uztsVm&#10;U5uo9e2NIHgcZuYbZr5sTCmeVLvCsoJBPwJBnFpdcKbgfNr0piCcR9ZYWiYFb3KwXLRbc0y0ffGB&#10;nkefiQBhl6CC3PsqkdKlORl0fVsRB+9qa4M+yDqTusZXgJtSDqNoLA0WHBZyrGidU3o7PoyC+3uU&#10;FW5wwl0zsfEoxsv+ordKdTvNagbCU+P/4V97qxUMY/h+CT9AL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cbFzvwAAANsAAAAPAAAAAAAAAAAAAAAAAJgCAABkcnMvZG93bnJl&#10;di54bWxQSwUGAAAAAAQABAD1AAAAhAMAAAAA&#10;" path="m,c62,6,126,4,187,19v17,4,23,28,38,37c242,66,262,69,281,75v31,-6,62,-11,93,-19c412,46,487,19,487,19,679,30,803,58,973,v528,54,-132,,355,c1360,,1390,17,1422,19v87,5,175,,262,e" filled="f">
                                        <v:path arrowok="t" o:connecttype="custom" o:connectlocs="0,0;189,14;227,43;284,57;378,43;492,14;983,0;1341,0;1436,14;1701,14" o:connectangles="0,0,0,0,0,0,0,0,0,0"/>
                                      </v:shape>
                                      <v:shape id="AutoShape 30" o:spid="_x0000_s1053" type="#_x0000_t32" style="position:absolute;left:5721;top:9602;width:25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xf+r8AAADbAAAADwAAAGRycy9kb3ducmV2LnhtbERPTYvCMBC9C/6HMIIX0VQXVKpRRCp4&#10;8LBWDx6HZmyLzaQ0qdZ/bxYWPD7e93rbmUo8qXGlZQXTSQSCOLO65FzB9XIYL0E4j6yxskwK3uRg&#10;u+n31hhr++IzPVOfixDCLkYFhfd1LKXLCjLoJrYmDtzdNgZ9gE0udYOvEG4qOYuiuTRYcmgosKZ9&#10;Qdkjbc1f76glfUt+R4k/HGftPluckqVSw0G3W4Hw1Pmv+N991Ap+wvrwJfwAufk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oxf+r8AAADbAAAADwAAAAAAAAAAAAAAAACh&#10;AgAAZHJzL2Rvd25yZXYueG1sUEsFBgAAAAAEAAQA+QAAAI0DAAAAAA==&#10;">
                                        <v:stroke startarrow="block"/>
                                      </v:shape>
                                      <v:shape id="AutoShape 31" o:spid="_x0000_s1054" type="#_x0000_t32" style="position:absolute;left:5154;top:5845;width:1871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hr0d8MAAADbAAAADwAAAGRycy9kb3ducmV2LnhtbESPW2vCQBSE3wv9D8sRfNNN6gVJXaUU&#10;lT56t4+H7DEJyZ6N2VXTf+8KQh+HmfmGmc5bU4kbNa6wrCDuRyCIU6sLzhTsd8veBITzyBory6Tg&#10;jxzMZ+9vU0y0vfOGblufiQBhl6CC3Ps6kdKlORl0fVsTB+9sG4M+yCaTusF7gJtKfkTRWBosOCzk&#10;WNN3Tmm5vRoF+Fv6SzxcrRdHygarU3kYjtKlUt1O+/UJwlPr/8Ov9o9WMIjh+SX8ADl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Ia9HfDAAAA2wAAAA8AAAAAAAAAAAAA&#10;AAAAoQIAAGRycy9kb3ducmV2LnhtbFBLBQYAAAAABAAEAPkAAACRAwAAAAA=&#10;">
                                        <v:stroke startarrow="oval"/>
                                      </v:shape>
                                      <v:rect id="Rectangle 32" o:spid="_x0000_s1055" style="position:absolute;left:4699;top:9602;width:1002;height:2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P8qsQA&#10;AADbAAAADwAAAGRycy9kb3ducmV2LnhtbESPQWvCQBSE70L/w/IK3nS3RkONrlKEQMF6qBZ6fWSf&#10;SWj2bZrdxPTfdwsFj8PMfMNs96NtxECdrx1reJorEMSFMzWXGj4u+ewZhA/IBhvHpOGHPOx3D5Mt&#10;Zsbd+J2GcyhFhLDPUEMVQptJ6YuKLPq5a4mjd3WdxRBlV0rT4S3CbSMXSqXSYs1xocKWDhUVX+fe&#10;asB0ab5P1+TtcuxTXJejylefSuvp4/iyARFoDPfwf/vVaEgW8Pcl/gC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D/KrEAAAA2wAAAA8AAAAAAAAAAAAAAAAAmAIAAGRycy9k&#10;b3ducmV2LnhtbFBLBQYAAAAABAAEAPUAAACJAwAAAAA=&#10;" stroked="f"/>
                                      <v:shape id="AutoShape 33" o:spid="_x0000_s1056" type="#_x0000_t32" style="position:absolute;left:5605;top:9717;width:0;height:22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ulH8UAAADbAAAADwAAAGRycy9kb3ducmV2LnhtbESPQWvCQBSE74X+h+UVvIhuWqGU6Cql&#10;IBUUqbEXb4/sMxvMvg152xj/vVso9DjMzDfMYjX4RvXUSR3YwPM0A0VcBltzZeD7uJ68gZKIbLEJ&#10;TAZuJLBaPj4sMLfhygfqi1ipBGHJ0YCLsc21ltKRR5mGljh559B5jEl2lbYdXhPcN/oly161x5rT&#10;gsOWPhyVl+LHG+h34+36dpTPvWs246/iIPvLSYwZPQ3vc1CRhvgf/mtvrIHZDH6/pB+gl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VulH8UAAADbAAAADwAAAAAAAAAA&#10;AAAAAAChAgAAZHJzL2Rvd25yZXYueG1sUEsFBgAAAAAEAAQA+QAAAJMDAAAAAA==&#10;" strokeweight="1.5pt">
                                        <v:stroke dashstyle="dash"/>
                                      </v:shape>
                                      <v:shape id="AutoShape 34" o:spid="_x0000_s1057" type="#_x0000_t32" style="position:absolute;left:4778;top:9729;width:0;height:22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I9a8UAAADbAAAADwAAAGRycy9kb3ducmV2LnhtbESPQUvDQBSE74L/YXlCL8Vu1CISsyki&#10;FAuVYlMv3h7ZZzY0+zbkrWn6712h4HGYmW+YYjX5To00SBvYwN0iA0VcB9tyY+DzsL59AiUR2WIX&#10;mAycSWBVXl8VmNtw4j2NVWxUgrDkaMDF2OdaS+3IoyxCT5y87zB4jEkOjbYDnhLcd/o+yx61x5bT&#10;gsOeXh3Vx+rHGxjf59v1+SBvO9dt5h/VXnbHLzFmdjO9PIOKNMX/8KW9sQYelvD3Jf0AXf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rI9a8UAAADbAAAADwAAAAAAAAAA&#10;AAAAAAChAgAAZHJzL2Rvd25yZXYueG1sUEsFBgAAAAAEAAQA+QAAAJMDAAAAAA==&#10;" strokeweight="1.5pt">
                                        <v:stroke dashstyle="dash"/>
                                      </v:shape>
                                      <v:shape id="AutoShape 35" o:spid="_x0000_s1058" type="#_x0000_t32" style="position:absolute;left:5701;top:12008;width:254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v8YsMAAADbAAAADwAAAGRycy9kb3ducmV2LnhtbESPzYrCMBSF94LvEK4wGxlTFWekYyoi&#10;FVy4cNSFy0tzbcs0N6VJbeftjSC4PJyfj7Na96YSd2pcaVnBdBKBIM6sLjlXcDnvPpcgnEfWWFkm&#10;Bf/kYJ0MByuMte34l+4nn4swwi5GBYX3dSylywoy6Ca2Jg7ezTYGfZBNLnWDXRg3lZxF0Zc0WHIg&#10;FFjTtqDs79SaJ3fckr6mx3Hqd/tZu82+D+lSqY9Rv/kB4an37/CrvdcK5gt4fgk/QCY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77/GLDAAAA2wAAAA8AAAAAAAAAAAAA&#10;AAAAoQIAAGRycy9kb3ducmV2LnhtbFBLBQYAAAAABAAEAPkAAACRAwAAAAA=&#10;">
                                        <v:stroke startarrow="block"/>
                                      </v:shape>
                                      <v:shape id="AutoShape 36" o:spid="_x0000_s1059" type="#_x0000_t32" style="position:absolute;left:5697;top:7896;width:1984;height:0;rotation:-2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ohZsUAAADbAAAADwAAAGRycy9kb3ducmV2LnhtbESPQWvCQBSE74X+h+UVvNVNq6jEbKS0&#10;VHrpIYmgx0f2mQSzb2N2Nam/vlsoeBxm5hsm2YymFVfqXWNZwcs0AkFcWt1wpWBXfD6vQDiPrLG1&#10;TAp+yMEmfXxIMNZ24Iyuua9EgLCLUUHtfRdL6cqaDLqp7YiDd7S9QR9kX0nd4xDgppWvUbSQBhsO&#10;CzV29F5TecovRkE7L25uedlm53O2PxyqD53Phm+lJk/j2xqEp9Hfw//tL61gtoC/L+EHyPQ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ohZsUAAADbAAAADwAAAAAAAAAA&#10;AAAAAAChAgAAZHJzL2Rvd25yZXYueG1sUEsFBgAAAAAEAAQA+QAAAJMDAAAAAA==&#10;">
                                        <v:stroke startarrow="oval"/>
                                      </v:shape>
                                      <v:shape id="AutoShape 37" o:spid="_x0000_s1060" type="#_x0000_t32" style="position:absolute;left:5700;top:8881;width:1984;height:0;rotation:2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krpe8UAAADbAAAADwAAAGRycy9kb3ducmV2LnhtbESPzWrDMBCE74W+g9hAL6aRk0ATnMih&#10;BAylLpT8XHpbrI1lbK2MpSbO20eBQo/DzHzDbLaj7cSFBt84VjCbpiCIK6cbrhWcjsXrCoQPyBo7&#10;x6TgRh62+fPTBjPtrrynyyHUIkLYZ6jAhNBnUvrKkEU/dT1x9M5usBiiHGqpB7xGuO3kPE3fpMWG&#10;44LBnnaGqvbwaxUkn+ZcntqiKPV3ehx/5pVO9l9KvUzG9zWIQGP4D/+1P7SCxRIeX+IPkP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krpe8UAAADbAAAADwAAAAAAAAAA&#10;AAAAAAChAgAAZHJzL2Rvd25yZXYueG1sUEsFBgAAAAAEAAQA+QAAAJMDAAAAAA==&#10;">
                                        <v:stroke startarrow="oval"/>
                                      </v:shape>
                                      <v:shape id="AutoShape 38" o:spid="_x0000_s1061" type="#_x0000_t32" style="position:absolute;left:5723;top:8405;width:1871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Bd6sAAAADbAAAADwAAAGRycy9kb3ducmV2LnhtbERPy4rCMBTdC/MP4Q64s6mvQapRRFRc&#10;Os6Murw017a0ualN1Pr3k4Xg8nDes0VrKnGnxhWWFfSjGARxanXBmYLfn01vAsJ5ZI2VZVLwJAeL&#10;+Udnhom2D/6m+8FnIoSwS1BB7n2dSOnSnAy6yNbEgbvYxqAPsMmkbvARwk0lB3H8JQ0WHBpyrGmV&#10;U1oebkYBnkt/7Y+2+/WRsuH2VP6NxulGqe5nu5yC8NT6t/jl3mkFwzA2fAk/QM7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MgXerAAAAA2wAAAA8AAAAAAAAAAAAAAAAA&#10;oQIAAGRycy9kb3ducmV2LnhtbFBLBQYAAAAABAAEAPkAAACOAwAAAAA=&#10;">
                                        <v:stroke startarrow="oval"/>
                                      </v:shape>
                                      <v:shape id="AutoShape 39" o:spid="_x0000_s1062" type="#_x0000_t32" style="position:absolute;left:6128;top:13578;width:2098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C29MUAAADbAAAADwAAAGRycy9kb3ducmV2LnhtbESPW2sCMRSE3wv+h3CEvmm2F6xujSKl&#10;xUXwod7At8PmmF3dnCybqNt/bwShj8PMfMOMp62txIUaXzpW8NJPQBDnTpdsFGzWP70hCB+QNVaO&#10;ScEfeZhOOk9jTLW78i9dVsGICGGfooIihDqV0ucFWfR9VxNH7+AaiyHKxkjd4DXCbSVfk2QgLZYc&#10;Fwqs6aug/LQ6WwW449luoef7bXb48N/GvC/lMVPqudvOPkEEasN/+NHOtIK3Edy/xB8gJ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cC29MUAAADbAAAADwAAAAAAAAAA&#10;AAAAAAChAgAAZHJzL2Rvd25yZXYueG1sUEsFBgAAAAAEAAQA+QAAAJMDAAAAAA==&#10;">
                                        <v:stroke startarrow="block"/>
                                      </v:shape>
                                      <v:shape id="AutoShape 40" o:spid="_x0000_s1063" type="#_x0000_t32" style="position:absolute;left:5611;top:5497;width:1871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4VS8AAAADbAAAADwAAAGRycy9kb3ducmV2LnhtbERPTYvCMBC9L+x/CCPsZdG0yyJSjSKC&#10;IB6E1R48DsnYFptJN4m1/ntzEDw+3vdiNdhW9ORD41hBPslAEGtnGq4UlKfteAYiRGSDrWNS8KAA&#10;q+XnxwIL4+78R/0xViKFcChQQR1jV0gZdE0Ww8R1xIm7OG8xJugraTzeU7ht5U+WTaXFhlNDjR1t&#10;atLX480qaPbloey//6PXs31+9nk4nVut1NdoWM9BRBriW/xy74yC37Q+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i+FUvAAAAA2wAAAA8AAAAAAAAAAAAAAAAA&#10;oQIAAGRycy9kb3ducmV2LnhtbFBLBQYAAAAABAAEAPkAAACOAwAAAAA=&#10;"/>
                                    </v:group>
                                  </v:group>
                                  <v:rect id="Rectangle 43" o:spid="_x0000_s1064" style="position:absolute;left:8260;top:4002;width:1853;height:4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D7BMIA&#10;AADbAAAADwAAAGRycy9kb3ducmV2LnhtbESPT4vCMBTE74LfITzBm6b+3dI1igqCR6t72dujedtW&#10;m5fSRK1+eiMIexxm5jfMYtWaStyocaVlBaNhBII4s7rkXMHPaTeIQTiPrLGyTAoe5GC17HYWmGh7&#10;55RuR5+LAGGXoILC+zqR0mUFGXRDWxMH7882Bn2QTS51g/cAN5UcR9FcGiw5LBRY07ag7HK8GgUH&#10;3KTVJD6tZ3H+Nf6dj866TZ9K9Xvt+huEp9b/hz/tvVYwncD7S/gBcv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IPsEwgAAANsAAAAPAAAAAAAAAAAAAAAAAJgCAABkcnMvZG93&#10;bnJldi54bWxQSwUGAAAAAAQABAD1AAAAhwMAAAAA&#10;" stroked="f">
                                    <v:textbox style="mso-fit-shape-to-text:t" inset="0,0,0,0">
                                      <w:txbxContent>
                                        <w:p w:rsidR="00DC2A10" w:rsidRPr="006F767C" w:rsidRDefault="00DC2A10" w:rsidP="00DC2A10">
                                          <w:pPr>
                                            <w:rPr>
                                              <w:color w:val="00B050"/>
                                              <w:sz w:val="20"/>
                                            </w:rPr>
                                          </w:pPr>
                                          <w:r w:rsidRPr="006F767C">
                                            <w:rPr>
                                              <w:color w:val="00B050"/>
                                              <w:sz w:val="20"/>
                                            </w:rPr>
                                            <w:t xml:space="preserve">Abtrennstelle </w:t>
                                          </w:r>
                                          <w:r w:rsidR="008264D4" w:rsidRPr="006F767C">
                                            <w:rPr>
                                              <w:color w:val="00B050"/>
                                              <w:sz w:val="20"/>
                                            </w:rPr>
                                            <w:br/>
                                            <w:t xml:space="preserve">ca. </w:t>
                                          </w:r>
                                          <w:r w:rsidR="001F1CF6">
                                            <w:rPr>
                                              <w:color w:val="00B050"/>
                                              <w:sz w:val="20"/>
                                            </w:rPr>
                                            <w:t>1</w:t>
                                          </w:r>
                                          <w:r w:rsidR="001C5CF8">
                                            <w:rPr>
                                              <w:color w:val="00B050"/>
                                              <w:sz w:val="20"/>
                                            </w:rPr>
                                            <w:t>,</w:t>
                                          </w:r>
                                          <w:r w:rsidR="001F1CF6">
                                            <w:rPr>
                                              <w:color w:val="00B050"/>
                                              <w:sz w:val="20"/>
                                            </w:rPr>
                                            <w:t>5</w:t>
                                          </w:r>
                                          <w:r w:rsidRPr="006F767C">
                                            <w:rPr>
                                              <w:color w:val="00B050"/>
                                              <w:sz w:val="20"/>
                                            </w:rPr>
                                            <w:t xml:space="preserve"> m u</w:t>
                                          </w:r>
                                          <w:r w:rsidR="00CC7241" w:rsidRPr="006F767C">
                                            <w:rPr>
                                              <w:color w:val="00B050"/>
                                              <w:sz w:val="20"/>
                                            </w:rPr>
                                            <w:t>.</w:t>
                                          </w:r>
                                          <w:r w:rsidR="008264D4" w:rsidRPr="006F767C">
                                            <w:rPr>
                                              <w:color w:val="00B050"/>
                                              <w:sz w:val="20"/>
                                            </w:rPr>
                                            <w:t> </w:t>
                                          </w:r>
                                          <w:r w:rsidRPr="006F767C">
                                            <w:rPr>
                                              <w:color w:val="00B050"/>
                                              <w:sz w:val="20"/>
                                            </w:rPr>
                                            <w:t>GOK</w:t>
                                          </w:r>
                                        </w:p>
                                      </w:txbxContent>
                                    </v:textbox>
                                  </v:rect>
                                </v:group>
                                <v:rect id="Rectangle 44" o:spid="_x0000_s1065" style="position:absolute;left:7571;top:5324;width:2431;height: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ljcMMA&#10;AADbAAAADwAAAGRycy9kb3ducmV2LnhtbESPT4vCMBTE7wt+h/AEb2vqn9VSjaKC4NHqXrw9mmdb&#10;bV5KE7X66Y2wsMdhZn7DzJetqcSdGldaVjDoRyCIM6tLzhX8HrffMQjnkTVWlknBkxwsF52vOSba&#10;Pjil+8HnIkDYJaig8L5OpHRZQQZd39bEwTvbxqAPssmlbvAR4KaSwyiaSIMlh4UCa9oUlF0PN6Ng&#10;j+u0GsXH1U+cT4enyeCi2/SlVK/brmYgPLX+P/zX3mkF4zF8voQfIB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cljcMMAAADbAAAADwAAAAAAAAAAAAAAAACYAgAAZHJzL2Rv&#10;d25yZXYueG1sUEsFBgAAAAAEAAQA9QAAAIgDAAAAAA==&#10;" stroked="f">
                                  <v:textbox style="mso-fit-shape-to-text:t" inset="0,0,0,0">
                                    <w:txbxContent>
                                      <w:p w:rsidR="00DC2A10" w:rsidRPr="00B3080D" w:rsidRDefault="00DC2A10" w:rsidP="00DC2A10">
                                        <w:pPr>
                                          <w:rPr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</w:rPr>
                                          <w:t>GW</w:t>
                                        </w:r>
                                        <w:r w:rsidR="00A221D9">
                                          <w:rPr>
                                            <w:sz w:val="20"/>
                                          </w:rPr>
                                          <w:t>M-Aus</w:t>
                                        </w:r>
                                        <w:r>
                                          <w:rPr>
                                            <w:sz w:val="20"/>
                                          </w:rPr>
                                          <w:t>bau</w:t>
                                        </w:r>
                                      </w:p>
                                    </w:txbxContent>
                                  </v:textbox>
                                </v:rect>
                              </v:group>
                              <v:rect id="Rectangle 45" o:spid="_x0000_s1066" style="position:absolute;left:7063;top:5730;width:3124;height: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AqTcUA&#10;AADbAAAADwAAAGRycy9kb3ducmV2LnhtbESPQWvCQBSE74X+h+UVeim6UbTY1DUUIeBBENMe6u2R&#10;fc2mzb4N2a2J/npXEDwOM/MNs8wG24gjdb52rGAyTkAQl07XXCn4+sxHCxA+IGtsHJOCE3nIVo8P&#10;S0y163lPxyJUIkLYp6jAhNCmUvrSkEU/di1x9H5cZzFE2VVSd9hHuG3kNElepcWa44LBltaGyr/i&#10;3yrId9818VnuX94Wvfstp4fCbFulnp+Gj3cQgYZwD9/aG61gNofrl/gD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0CpNxQAAANsAAAAPAAAAAAAAAAAAAAAAAJgCAABkcnMv&#10;ZG93bnJldi54bWxQSwUGAAAAAAQABAD1AAAAigMAAAAA&#10;" filled="f" stroked="f">
                                <v:textbox style="mso-fit-shape-to-text:t" inset="0,0,0,0">
                                  <w:txbxContent>
                                    <w:p w:rsidR="00DC2A10" w:rsidRPr="00CF3294" w:rsidRDefault="00DC2A10" w:rsidP="00DC2A10">
                                      <w:pPr>
                                        <w:rPr>
                                          <w:sz w:val="20"/>
                                          <w:u w:val="single"/>
                                        </w:rPr>
                                      </w:pPr>
                                      <w:r w:rsidRPr="00CF3294">
                                        <w:rPr>
                                          <w:sz w:val="20"/>
                                          <w:u w:val="single"/>
                                        </w:rPr>
                                        <w:t xml:space="preserve">eingebrachte GWM-Verfüllung </w:t>
                                      </w:r>
                                    </w:p>
                                  </w:txbxContent>
                                </v:textbox>
                              </v:rect>
                            </v:group>
                            <v:rect id="Rectangle 46" o:spid="_x0000_s1067" style="position:absolute;left:2167;top:5677;width:1850;height: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dYnMMA&#10;AADbAAAADwAAAGRycy9kb3ducmV2LnhtbESPT4vCMBTE7wt+h/AEb2vqn62lGkUXhD1a9eLt0Tzb&#10;avNSmqzW/fRGWPA4zMxvmMWqM7W4UesqywpGwwgEcW51xYWC42H7mYBwHlljbZkUPMjBatn7WGCq&#10;7Z0zuu19IQKEXYoKSu+bVEqXl2TQDW1DHLyzbQ36INtC6hbvAW5qOY6iWBqsOCyU2NB3Sfl1/2sU&#10;7HCT1ZPksP5Kitn4FI8uusv+lBr0u/UchKfOv8P/7R+tYBrD60v4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dYnMMAAADbAAAADwAAAAAAAAAAAAAAAACYAgAAZHJzL2Rv&#10;d25yZXYueG1sUEsFBgAAAAAEAAQA9QAAAIgDAAAAAA==&#10;" stroked="f">
                              <v:textbox style="mso-fit-shape-to-text:t" inset="0,0,0,0">
                                <w:txbxContent>
                                  <w:p w:rsidR="00DC2A10" w:rsidRPr="00403B9C" w:rsidRDefault="00DC2A10" w:rsidP="00DC2A10">
                                    <w:pPr>
                                      <w:jc w:val="center"/>
                                      <w:rPr>
                                        <w:sz w:val="20"/>
                                      </w:rPr>
                                    </w:pPr>
                                    <w:r w:rsidRPr="00403B9C">
                                      <w:rPr>
                                        <w:sz w:val="20"/>
                                      </w:rPr>
                                      <w:t>Grundwasserleiter</w:t>
                                    </w:r>
                                  </w:p>
                                </w:txbxContent>
                              </v:textbox>
                            </v:rect>
                          </v:group>
                          <v:rect id="Rectangle 47" o:spid="_x0000_s1068" style="position:absolute;left:7682;top:8291;width:2431;height: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v9B8QA&#10;AADbAAAADwAAAGRycy9kb3ducmV2LnhtbESPQWvCQBSE74L/YXlCb2ajbWNIXUMUCj02xktvj+xr&#10;kpp9G7Krpv313ULB4zAz3zDbfDK9uNLoOssKVlEMgri2uuNGwal6XaYgnEfW2FsmBd/kIN/NZ1vM&#10;tL1xSdejb0SAsMtQQev9kEnp6pYMusgOxMH7tKNBH+TYSD3iLcBNL9dxnEiDHYeFFgc6tFSfjxej&#10;4B33Zf+YVsVz2mzWH8nqS0/lj1IPi6l4AeFp8vfwf/tNK3jawN+X8APk7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b/QfEAAAA2wAAAA8AAAAAAAAAAAAAAAAAmAIAAGRycy9k&#10;b3ducmV2LnhtbFBLBQYAAAAABAAEAPUAAACJAwAAAAA=&#10;" stroked="f">
                            <v:textbox style="mso-fit-shape-to-text:t" inset="0,0,0,0">
                              <w:txbxContent>
                                <w:p w:rsidR="00DC2A10" w:rsidRPr="00B3080D" w:rsidRDefault="00DC2A10" w:rsidP="00DC2A10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B3080D">
                                    <w:rPr>
                                      <w:sz w:val="20"/>
                                    </w:rPr>
                                    <w:t>Ringraumverfüllung</w:t>
                                  </w:r>
                                </w:p>
                              </w:txbxContent>
                            </v:textbox>
                          </v:rect>
                        </v:group>
                        <v:rect id="Rectangle 48" o:spid="_x0000_s1069" style="position:absolute;left:8298;top:9508;width:1573;height: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GF08IA&#10;AADbAAAADwAAAGRycy9kb3ducmV2LnhtbERPz2vCMBS+D/wfwhN2GTZdGaNWo8hA2GEwrB709mie&#10;TbV5KU3Wdvvrl8Ngx4/v93o72VYM1PvGsYLnJAVBXDndcK3gdNwvchA+IGtsHZOCb/Kw3cwe1lho&#10;N/KBhjLUIoawL1CBCaErpPSVIYs+cR1x5K6utxgi7GupexxjuG1llqav0mLDscFgR2+Gqnv5ZRXs&#10;P88N8Y88PC3z0d2q7FKaj06px/m0W4EINIV/8Z/7XSt4iWPjl/g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0YXTwgAAANsAAAAPAAAAAAAAAAAAAAAAAJgCAABkcnMvZG93&#10;bnJldi54bWxQSwUGAAAAAAQABAD1AAAAhwMAAAAA&#10;" filled="f" stroked="f">
                          <v:textbox style="mso-fit-shape-to-text:t" inset="0,0,0,0">
                            <w:txbxContent>
                              <w:p w:rsidR="00DC2A10" w:rsidRPr="003C3FE6" w:rsidRDefault="00DC2A10" w:rsidP="00DC2A10">
                                <w:pPr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 xml:space="preserve">Filteroberkante </w:t>
                                </w:r>
                              </w:p>
                            </w:txbxContent>
                          </v:textbox>
                        </v:rect>
                      </v:group>
                      <v:rect id="Rectangle 49" o:spid="_x0000_s1070" style="position:absolute;left:2167;top:10256;width:1850;height: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jM7sUA&#10;AADbAAAADwAAAGRycy9kb3ducmV2LnhtbESPQWvCQBSE7wX/w/IEb3WjtmmMrhILhR4b7cXbI/tM&#10;0mbfhuyapP56t1DocZiZb5jtfjSN6KlztWUFi3kEgriwuuZSwefp7TEB4TyyxsYyKfghB/vd5GGL&#10;qbYD59QffSkChF2KCirv21RKV1Rk0M1tSxy8i+0M+iC7UuoOhwA3jVxGUSwN1hwWKmzptaLi+3g1&#10;Cj7wkDer5JQ9J+XL8hwvvvSY35SaTcdsA8LT6P/Df+13reBpDb9fwg+Qu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yMzuxQAAANsAAAAPAAAAAAAAAAAAAAAAAJgCAABkcnMv&#10;ZG93bnJldi54bWxQSwUGAAAAAAQABAD1AAAAigMAAAAA&#10;" stroked="f">
                        <v:textbox style="mso-fit-shape-to-text:t" inset="0,0,0,0">
                          <w:txbxContent>
                            <w:p w:rsidR="00DC2A10" w:rsidRPr="00403B9C" w:rsidRDefault="00DC2A10" w:rsidP="00DC2A10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 w:rsidRPr="00403B9C">
                                <w:rPr>
                                  <w:sz w:val="20"/>
                                </w:rPr>
                                <w:t>Grundwasserleiter</w:t>
                              </w:r>
                            </w:p>
                          </w:txbxContent>
                        </v:textbox>
                      </v:rect>
                    </v:group>
                    <v:rect id="Rectangle 50" o:spid="_x0000_s1071" style="position:absolute;left:8317;top:11895;width:1573;height: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4fCMIA&#10;AADbAAAADwAAAGRycy9kb3ducmV2LnhtbERPz2vCMBS+D/wfwhN2GTZdYaNWo8hA2GEwrB709mie&#10;TbV5KU3Wdvvrl8Ngx4/v93o72VYM1PvGsYLnJAVBXDndcK3gdNwvchA+IGtsHZOCb/Kw3cwe1lho&#10;N/KBhjLUIoawL1CBCaErpPSVIYs+cR1x5K6utxgi7GupexxjuG1llqav0mLDscFgR2+Gqnv5ZRXs&#10;P88N8Y88PC3z0d2q7FKaj06px/m0W4EINIV/8Z/7XSt4ievjl/g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fh8IwgAAANsAAAAPAAAAAAAAAAAAAAAAAJgCAABkcnMvZG93&#10;bnJldi54bWxQSwUGAAAAAAQABAD1AAAAhwMAAAAA&#10;" filled="f" stroked="f">
                      <v:textbox style="mso-fit-shape-to-text:t" inset="0,0,0,0">
                        <w:txbxContent>
                          <w:p w:rsidR="00DC2A10" w:rsidRPr="003C3FE6" w:rsidRDefault="00DC2A10" w:rsidP="00DC2A10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Filterunterkante </w:t>
                            </w:r>
                          </w:p>
                        </w:txbxContent>
                      </v:textbox>
                    </v:rect>
                  </v:group>
                  <v:rect id="Rectangle 51" o:spid="_x0000_s1072" style="position:absolute;left:8291;top:13446;width:1573;height: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K6k8QA&#10;AADbAAAADwAAAGRycy9kb3ducmV2LnhtbESPQWvCQBSE70L/w/IKvYhuFBSNrlIKQg+CGHuot0f2&#10;mY3Nvg3ZrYn+elcQPA4z8w2zXHe2EhdqfOlYwWiYgCDOnS65UPBz2AxmIHxA1lg5JgVX8rBevfWW&#10;mGrX8p4uWShEhLBPUYEJoU6l9Lkhi37oauLonVxjMUTZFFI32Ea4reQ4SabSYslxwWBNX4byv+zf&#10;Ktjsfkvim9z357PWnfPxMTPbWqmP9+5zASJQF17hZ/tbK5iM4PEl/gC5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yupPEAAAA2wAAAA8AAAAAAAAAAAAAAAAAmAIAAGRycy9k&#10;b3ducmV2LnhtbFBLBQYAAAAABAAEAPUAAACJAwAAAAA=&#10;" filled="f" stroked="f">
                    <v:textbox style="mso-fit-shape-to-text:t" inset="0,0,0,0">
                      <w:txbxContent>
                        <w:p w:rsidR="00DC2A10" w:rsidRPr="003C3FE6" w:rsidRDefault="00F767B1" w:rsidP="00DC2A10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GWM</w:t>
                          </w:r>
                          <w:r w:rsidR="00DC2A10">
                            <w:rPr>
                              <w:sz w:val="20"/>
                            </w:rPr>
                            <w:t xml:space="preserve">-Sohle </w:t>
                          </w:r>
                        </w:p>
                      </w:txbxContent>
                    </v:textbox>
                  </v:rect>
                </v:group>
                <v:rect id="Rectangle 52" o:spid="_x0000_s1073" style="position:absolute;left:5030;top:6091;width:251;height:6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uCVcQA&#10;AADbAAAADwAAAGRycy9kb3ducmV2LnhtbESPQWvCQBSE7wX/w/KEXqRuImoldQ21RfDiwVg8v2Zf&#10;syHZtyG7Nem/dwuFHoeZ+YbZ5qNtxY16XztWkM4TEMSl0zVXCj4uh6cNCB+QNbaOScEPech3k4ct&#10;ZtoNfKZbESoRIewzVGBC6DIpfWnIop+7jjh6X663GKLsK6l7HCLctnKRJGtpsea4YLCjN0NlU3xb&#10;BaerXF1xMPSs980mbZaX2ef+XanH6fj6AiLQGP7Df+2jVrBawO+X+APk7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7glXEAAAA2wAAAA8AAAAAAAAAAAAAAAAAmAIAAGRycy9k&#10;b3ducmV2LnhtbFBLBQYAAAAABAAEAPUAAACJAwAAAAA=&#10;" stroked="f">
                  <v:textbox style="layout-flow:vertical;mso-layout-flow-alt:bottom-to-top;mso-fit-shape-to-text:t" inset="0,0,0,0">
                    <w:txbxContent>
                      <w:p w:rsidR="00DC2A10" w:rsidRPr="00C62F64" w:rsidRDefault="00DC2A10" w:rsidP="00DC2A10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hydraulisch </w:t>
                        </w:r>
                        <w:r w:rsidR="006A167C">
                          <w:rPr>
                            <w:sz w:val="20"/>
                          </w:rPr>
                          <w:t>bindend</w:t>
                        </w:r>
                        <w:r w:rsidR="001F1C2D">
                          <w:rPr>
                            <w:sz w:val="20"/>
                          </w:rPr>
                          <w:t>es</w:t>
                        </w:r>
                        <w:r>
                          <w:rPr>
                            <w:sz w:val="20"/>
                          </w:rPr>
                          <w:t xml:space="preserve"> Material (z.B. </w:t>
                        </w:r>
                        <w:r w:rsidR="001C5CF8">
                          <w:rPr>
                            <w:sz w:val="20"/>
                          </w:rPr>
                          <w:t>Tongranulate/-pellets</w:t>
                        </w:r>
                        <w:r>
                          <w:rPr>
                            <w:sz w:val="20"/>
                          </w:rPr>
                          <w:t>)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51A7BA9" wp14:editId="4406E4C7">
                <wp:simplePos x="0" y="0"/>
                <wp:positionH relativeFrom="column">
                  <wp:posOffset>1548130</wp:posOffset>
                </wp:positionH>
                <wp:positionV relativeFrom="paragraph">
                  <wp:posOffset>32779</wp:posOffset>
                </wp:positionV>
                <wp:extent cx="1973544" cy="574916"/>
                <wp:effectExtent l="0" t="0" r="27305" b="15875"/>
                <wp:wrapNone/>
                <wp:docPr id="42" name="Freihandform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3544" cy="574916"/>
                        </a:xfrm>
                        <a:custGeom>
                          <a:avLst/>
                          <a:gdLst>
                            <a:gd name="connsiteX0" fmla="*/ 0 w 1973544"/>
                            <a:gd name="connsiteY0" fmla="*/ 184391 h 574916"/>
                            <a:gd name="connsiteX1" fmla="*/ 142875 w 1973544"/>
                            <a:gd name="connsiteY1" fmla="*/ 193916 h 574916"/>
                            <a:gd name="connsiteX2" fmla="*/ 161925 w 1973544"/>
                            <a:gd name="connsiteY2" fmla="*/ 289166 h 574916"/>
                            <a:gd name="connsiteX3" fmla="*/ 257175 w 1973544"/>
                            <a:gd name="connsiteY3" fmla="*/ 355841 h 574916"/>
                            <a:gd name="connsiteX4" fmla="*/ 438150 w 1973544"/>
                            <a:gd name="connsiteY4" fmla="*/ 365366 h 574916"/>
                            <a:gd name="connsiteX5" fmla="*/ 561975 w 1973544"/>
                            <a:gd name="connsiteY5" fmla="*/ 536816 h 574916"/>
                            <a:gd name="connsiteX6" fmla="*/ 866775 w 1973544"/>
                            <a:gd name="connsiteY6" fmla="*/ 536816 h 574916"/>
                            <a:gd name="connsiteX7" fmla="*/ 1133475 w 1973544"/>
                            <a:gd name="connsiteY7" fmla="*/ 574916 h 574916"/>
                            <a:gd name="connsiteX8" fmla="*/ 1095375 w 1973544"/>
                            <a:gd name="connsiteY8" fmla="*/ 536816 h 574916"/>
                            <a:gd name="connsiteX9" fmla="*/ 1266825 w 1973544"/>
                            <a:gd name="connsiteY9" fmla="*/ 403466 h 574916"/>
                            <a:gd name="connsiteX10" fmla="*/ 1543050 w 1973544"/>
                            <a:gd name="connsiteY10" fmla="*/ 298691 h 574916"/>
                            <a:gd name="connsiteX11" fmla="*/ 1704975 w 1973544"/>
                            <a:gd name="connsiteY11" fmla="*/ 108191 h 574916"/>
                            <a:gd name="connsiteX12" fmla="*/ 1952625 w 1973544"/>
                            <a:gd name="connsiteY12" fmla="*/ 12941 h 574916"/>
                            <a:gd name="connsiteX13" fmla="*/ 1943100 w 1973544"/>
                            <a:gd name="connsiteY13" fmla="*/ 3416 h 57491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</a:cxnLst>
                          <a:rect l="l" t="t" r="r" b="b"/>
                          <a:pathLst>
                            <a:path w="1973544" h="574916">
                              <a:moveTo>
                                <a:pt x="0" y="184391"/>
                              </a:moveTo>
                              <a:lnTo>
                                <a:pt x="142875" y="193916"/>
                              </a:lnTo>
                              <a:cubicBezTo>
                                <a:pt x="169863" y="211379"/>
                                <a:pt x="142875" y="262179"/>
                                <a:pt x="161925" y="289166"/>
                              </a:cubicBezTo>
                              <a:cubicBezTo>
                                <a:pt x="180975" y="316153"/>
                                <a:pt x="211138" y="343141"/>
                                <a:pt x="257175" y="355841"/>
                              </a:cubicBezTo>
                              <a:cubicBezTo>
                                <a:pt x="303212" y="368541"/>
                                <a:pt x="387350" y="335204"/>
                                <a:pt x="438150" y="365366"/>
                              </a:cubicBezTo>
                              <a:cubicBezTo>
                                <a:pt x="488950" y="395528"/>
                                <a:pt x="490538" y="508241"/>
                                <a:pt x="561975" y="536816"/>
                              </a:cubicBezTo>
                              <a:cubicBezTo>
                                <a:pt x="633413" y="565391"/>
                                <a:pt x="771525" y="530466"/>
                                <a:pt x="866775" y="536816"/>
                              </a:cubicBezTo>
                              <a:cubicBezTo>
                                <a:pt x="962025" y="543166"/>
                                <a:pt x="1095375" y="574916"/>
                                <a:pt x="1133475" y="574916"/>
                              </a:cubicBezTo>
                              <a:cubicBezTo>
                                <a:pt x="1171575" y="574916"/>
                                <a:pt x="1073150" y="565391"/>
                                <a:pt x="1095375" y="536816"/>
                              </a:cubicBezTo>
                              <a:cubicBezTo>
                                <a:pt x="1117600" y="508241"/>
                                <a:pt x="1192213" y="443153"/>
                                <a:pt x="1266825" y="403466"/>
                              </a:cubicBezTo>
                              <a:cubicBezTo>
                                <a:pt x="1341437" y="363779"/>
                                <a:pt x="1470025" y="347903"/>
                                <a:pt x="1543050" y="298691"/>
                              </a:cubicBezTo>
                              <a:cubicBezTo>
                                <a:pt x="1616075" y="249479"/>
                                <a:pt x="1636713" y="155816"/>
                                <a:pt x="1704975" y="108191"/>
                              </a:cubicBezTo>
                              <a:cubicBezTo>
                                <a:pt x="1773237" y="60566"/>
                                <a:pt x="1912938" y="30403"/>
                                <a:pt x="1952625" y="12941"/>
                              </a:cubicBezTo>
                              <a:cubicBezTo>
                                <a:pt x="1992313" y="-4522"/>
                                <a:pt x="1967706" y="-553"/>
                                <a:pt x="1943100" y="3416"/>
                              </a:cubicBezTo>
                            </a:path>
                          </a:pathLst>
                        </a:cu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ihandform 42" o:spid="_x0000_s1026" style="position:absolute;margin-left:121.9pt;margin-top:2.6pt;width:155.4pt;height:45.2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73544,5749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" path="m,184391r142875,9525c169863,211379,142875,262179,161925,289166v19050,26987,49213,53975,95250,66675c303212,368541,387350,335204,438150,365366v50800,30162,52388,142875,123825,171450c633413,565391,771525,530466,866775,536816v95250,6350,228600,38100,266700,38100c1171575,574916,1073150,565391,1095375,536816v22225,-28575,96838,-93663,171450,-133350c1341437,363779,1470025,347903,1543050,298691v73025,-49212,93663,-142875,161925,-190500c1773237,60566,1912938,30403,1952625,12941v39688,-17463,15081,-13494,-9525,-9525e" filled="f" strokecolor="black [3213]" strokeweight="2pt">
                <v:path arrowok="t" o:connecttype="custom" o:connectlocs="0,184391;142875,193916;161925,289166;257175,355841;438150,365366;561975,536816;866775,536816;1133475,574916;1095375,536816;1266825,403466;1543050,298691;1704975,108191;1952625,12941;1943100,3416" o:connectangles="0,0,0,0,0,0,0,0,0,0,0,0,0,0"/>
              </v:shape>
            </w:pict>
          </mc:Fallback>
        </mc:AlternateContent>
      </w:r>
      <w:r w:rsidR="00CC7241">
        <w:rPr>
          <w:rFonts w:ascii="Arial" w:hAnsi="Arial" w:cs="Arial"/>
          <w:sz w:val="20"/>
        </w:rPr>
        <w:tab/>
      </w:r>
      <w:r w:rsidR="00CC7241">
        <w:rPr>
          <w:rFonts w:ascii="Arial" w:hAnsi="Arial" w:cs="Arial"/>
          <w:sz w:val="20"/>
        </w:rPr>
        <w:tab/>
      </w:r>
      <w:r w:rsidR="00CC7241">
        <w:rPr>
          <w:rFonts w:ascii="Arial" w:hAnsi="Arial" w:cs="Arial"/>
          <w:sz w:val="20"/>
        </w:rPr>
        <w:tab/>
      </w:r>
      <w:r w:rsidR="00CC7241">
        <w:rPr>
          <w:rFonts w:ascii="Arial" w:hAnsi="Arial" w:cs="Arial"/>
          <w:sz w:val="20"/>
        </w:rPr>
        <w:tab/>
      </w:r>
      <w:r w:rsidR="00CC7241">
        <w:rPr>
          <w:rFonts w:ascii="Arial" w:hAnsi="Arial" w:cs="Arial"/>
          <w:sz w:val="20"/>
        </w:rPr>
        <w:tab/>
      </w:r>
      <w:r w:rsidR="00CC7241">
        <w:rPr>
          <w:rFonts w:ascii="Arial" w:hAnsi="Arial" w:cs="Arial"/>
          <w:sz w:val="20"/>
        </w:rPr>
        <w:tab/>
      </w:r>
      <w:r w:rsidR="00CC7241">
        <w:rPr>
          <w:rFonts w:ascii="Arial" w:hAnsi="Arial" w:cs="Arial"/>
          <w:sz w:val="20"/>
        </w:rPr>
        <w:tab/>
      </w:r>
      <w:r w:rsidR="00CC7241">
        <w:rPr>
          <w:rFonts w:ascii="Arial" w:hAnsi="Arial" w:cs="Arial"/>
          <w:sz w:val="20"/>
        </w:rPr>
        <w:tab/>
        <w:t>GOK</w:t>
      </w:r>
    </w:p>
    <w:p w:rsidR="00DC2A10" w:rsidRPr="007D5773" w:rsidRDefault="009A0DD2" w:rsidP="00DC2A10">
      <w:pPr>
        <w:ind w:left="993" w:hanging="993"/>
        <w:rPr>
          <w:rFonts w:ascii="Arial" w:hAnsi="Arial"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356128" wp14:editId="3CDCE6EA">
                <wp:simplePos x="0" y="0"/>
                <wp:positionH relativeFrom="column">
                  <wp:posOffset>998855</wp:posOffset>
                </wp:positionH>
                <wp:positionV relativeFrom="paragraph">
                  <wp:posOffset>54610</wp:posOffset>
                </wp:positionV>
                <wp:extent cx="647065" cy="0"/>
                <wp:effectExtent l="0" t="0" r="19685" b="19050"/>
                <wp:wrapNone/>
                <wp:docPr id="68" name="Gerade Verbindung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4706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Gerade Verbindung 68" o:spid="_x0000_s1026" style="position:absolute;flip:x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8.65pt,4.3pt" to="129.6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" strokecolor="windowText"/>
            </w:pict>
          </mc:Fallback>
        </mc:AlternateContent>
      </w:r>
      <w:r w:rsidR="00DC2A10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15BB425" wp14:editId="161ADCEA">
                <wp:simplePos x="0" y="0"/>
                <wp:positionH relativeFrom="column">
                  <wp:posOffset>1958975</wp:posOffset>
                </wp:positionH>
                <wp:positionV relativeFrom="paragraph">
                  <wp:posOffset>2726690</wp:posOffset>
                </wp:positionV>
                <wp:extent cx="143510" cy="193675"/>
                <wp:effectExtent l="635" t="0" r="0" b="0"/>
                <wp:wrapNone/>
                <wp:docPr id="1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510" cy="193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C2A10" w:rsidRPr="00DC75A2" w:rsidRDefault="00DC2A10" w:rsidP="00DC2A1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C75A2">
                              <w:rPr>
                                <w:sz w:val="18"/>
                                <w:szCs w:val="18"/>
                              </w:rPr>
                              <w:t>Ton</w:t>
                            </w:r>
                          </w:p>
                        </w:txbxContent>
                      </wps:txbx>
                      <wps:bodyPr rot="0" vert="vert270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3" o:spid="_x0000_s1074" type="#_x0000_t202" style="position:absolute;left:0;text-align:left;margin-left:154.25pt;margin-top:214.7pt;width:11.3pt;height:15.25pt;z-index:-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" stroked="f">
                <v:textbox style="layout-flow:vertical;mso-layout-flow-alt:bottom-to-top;mso-fit-shape-to-text:t" inset="0,0,0,0">
                  <w:txbxContent>
                    <w:p w:rsidR="00DC2A10" w:rsidRPr="00DC75A2" w:rsidRDefault="00DC2A10" w:rsidP="00DC2A1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DC75A2">
                        <w:rPr>
                          <w:sz w:val="18"/>
                          <w:szCs w:val="18"/>
                        </w:rPr>
                        <w:t>Ton</w:t>
                      </w:r>
                    </w:p>
                  </w:txbxContent>
                </v:textbox>
              </v:shape>
            </w:pict>
          </mc:Fallback>
        </mc:AlternateContent>
      </w:r>
    </w:p>
    <w:p w:rsidR="00DC2A10" w:rsidRDefault="00333A2E">
      <w:r w:rsidRPr="00333A2E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7C54230" wp14:editId="1589091A">
                <wp:simplePos x="0" y="0"/>
                <wp:positionH relativeFrom="column">
                  <wp:posOffset>1187450</wp:posOffset>
                </wp:positionH>
                <wp:positionV relativeFrom="paragraph">
                  <wp:posOffset>1258570</wp:posOffset>
                </wp:positionV>
                <wp:extent cx="574040" cy="155575"/>
                <wp:effectExtent l="0" t="0" r="16510" b="15875"/>
                <wp:wrapNone/>
                <wp:docPr id="63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4040" cy="155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3A2E" w:rsidRPr="00AE13CF" w:rsidRDefault="00333A2E" w:rsidP="00333A2E">
                            <w:pPr>
                              <w:jc w:val="center"/>
                              <w:rPr>
                                <w:b/>
                                <w:color w:val="0000FF"/>
                                <w:sz w:val="20"/>
                              </w:rPr>
                            </w:pPr>
                            <w:r w:rsidRPr="00AE13CF">
                              <w:rPr>
                                <w:b/>
                                <w:color w:val="0000FF"/>
                                <w:sz w:val="20"/>
                              </w:rPr>
                              <w:t>GW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5" o:spid="_x0000_s1078" style="position:absolute;margin-left:93.5pt;margin-top:99.1pt;width:45.2pt;height:12.2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" filled="f" stroked="f">
                <v:textbox style="mso-fit-shape-to-text:t" inset="0,0,0,0">
                  <w:txbxContent>
                    <w:p w:rsidR="00333A2E" w:rsidRPr="00AE13CF" w:rsidRDefault="00333A2E" w:rsidP="00333A2E">
                      <w:pPr>
                        <w:jc w:val="center"/>
                        <w:rPr>
                          <w:b/>
                          <w:color w:val="0000FF"/>
                          <w:sz w:val="20"/>
                        </w:rPr>
                      </w:pPr>
                      <w:r w:rsidRPr="00AE13CF">
                        <w:rPr>
                          <w:b/>
                          <w:color w:val="0000FF"/>
                          <w:sz w:val="20"/>
                        </w:rPr>
                        <w:t>GW</w:t>
                      </w:r>
                    </w:p>
                  </w:txbxContent>
                </v:textbox>
              </v:rect>
            </w:pict>
          </mc:Fallback>
        </mc:AlternateContent>
      </w:r>
    </w:p>
    <w:sectPr w:rsidR="00DC2A10" w:rsidSect="008E3C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A35" w:rsidRDefault="00C54A35">
      <w:r>
        <w:separator/>
      </w:r>
    </w:p>
  </w:endnote>
  <w:endnote w:type="continuationSeparator" w:id="0">
    <w:p w:rsidR="00C54A35" w:rsidRDefault="00C54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CF6" w:rsidRDefault="001F1CF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CF6" w:rsidRDefault="001F1CF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CF6" w:rsidRDefault="001F1CF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A35" w:rsidRDefault="00C54A35">
      <w:r>
        <w:separator/>
      </w:r>
    </w:p>
  </w:footnote>
  <w:footnote w:type="continuationSeparator" w:id="0">
    <w:p w:rsidR="00C54A35" w:rsidRDefault="00C54A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CF6" w:rsidRDefault="001F1CF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36"/>
      <w:gridCol w:w="3236"/>
      <w:gridCol w:w="3237"/>
    </w:tblGrid>
    <w:tr w:rsidR="00B92BCD">
      <w:trPr>
        <w:trHeight w:val="360"/>
      </w:trPr>
      <w:tc>
        <w:tcPr>
          <w:tcW w:w="3236" w:type="dxa"/>
          <w:tcBorders>
            <w:top w:val="single" w:sz="6" w:space="0" w:color="auto"/>
            <w:bottom w:val="nil"/>
            <w:right w:val="single" w:sz="6" w:space="0" w:color="auto"/>
          </w:tcBorders>
        </w:tcPr>
        <w:p w:rsidR="00B92BCD" w:rsidRDefault="006879E8">
          <w:pPr>
            <w:spacing w:line="300" w:lineRule="auto"/>
            <w:rPr>
              <w:rFonts w:ascii="Times New Roman" w:hAnsi="Times New Roman"/>
            </w:rPr>
          </w:pPr>
        </w:p>
      </w:tc>
      <w:tc>
        <w:tcPr>
          <w:tcW w:w="3236" w:type="dxa"/>
          <w:tcBorders>
            <w:top w:val="single" w:sz="6" w:space="0" w:color="auto"/>
            <w:left w:val="nil"/>
            <w:bottom w:val="nil"/>
            <w:right w:val="single" w:sz="6" w:space="0" w:color="auto"/>
          </w:tcBorders>
        </w:tcPr>
        <w:p w:rsidR="00B92BCD" w:rsidRDefault="006879E8">
          <w:pPr>
            <w:spacing w:line="300" w:lineRule="auto"/>
            <w:rPr>
              <w:rFonts w:ascii="Times New Roman" w:hAnsi="Times New Roman"/>
            </w:rPr>
          </w:pPr>
        </w:p>
      </w:tc>
      <w:tc>
        <w:tcPr>
          <w:tcW w:w="3237" w:type="dxa"/>
          <w:tcBorders>
            <w:left w:val="nil"/>
          </w:tcBorders>
        </w:tcPr>
        <w:p w:rsidR="00B92BCD" w:rsidRDefault="006879E8">
          <w:pPr>
            <w:spacing w:line="300" w:lineRule="auto"/>
            <w:rPr>
              <w:rFonts w:ascii="Times New Roman" w:hAnsi="Times New Roman"/>
            </w:rPr>
          </w:pPr>
        </w:p>
      </w:tc>
    </w:tr>
    <w:tr w:rsidR="00B92BCD">
      <w:trPr>
        <w:trHeight w:val="360"/>
      </w:trPr>
      <w:tc>
        <w:tcPr>
          <w:tcW w:w="3236" w:type="dxa"/>
          <w:tcBorders>
            <w:top w:val="nil"/>
            <w:bottom w:val="nil"/>
            <w:right w:val="single" w:sz="6" w:space="0" w:color="auto"/>
          </w:tcBorders>
        </w:tcPr>
        <w:p w:rsidR="00B92BCD" w:rsidRDefault="00B35A36">
          <w:pPr>
            <w:spacing w:line="300" w:lineRule="auto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Arbeitsanweisung</w:t>
          </w:r>
        </w:p>
      </w:tc>
      <w:tc>
        <w:tcPr>
          <w:tcW w:w="3236" w:type="dxa"/>
          <w:tcBorders>
            <w:top w:val="nil"/>
            <w:left w:val="nil"/>
            <w:bottom w:val="nil"/>
            <w:right w:val="single" w:sz="6" w:space="0" w:color="auto"/>
          </w:tcBorders>
        </w:tcPr>
        <w:p w:rsidR="00B92BCD" w:rsidRDefault="00B35A36">
          <w:pPr>
            <w:spacing w:line="300" w:lineRule="auto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Reg.-Nr.</w:t>
          </w:r>
        </w:p>
      </w:tc>
      <w:tc>
        <w:tcPr>
          <w:tcW w:w="3237" w:type="dxa"/>
          <w:tcBorders>
            <w:left w:val="nil"/>
          </w:tcBorders>
        </w:tcPr>
        <w:p w:rsidR="00B92BCD" w:rsidRDefault="00B35A36">
          <w:pPr>
            <w:spacing w:line="300" w:lineRule="auto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Style w:val="Seitenzahl"/>
              <w:rFonts w:ascii="Arial" w:hAnsi="Arial"/>
              <w:b/>
            </w:rPr>
            <w:fldChar w:fldCharType="begin"/>
          </w:r>
          <w:r>
            <w:rPr>
              <w:rStyle w:val="Seitenzahl"/>
              <w:rFonts w:ascii="Arial" w:hAnsi="Arial"/>
              <w:b/>
            </w:rPr>
            <w:instrText xml:space="preserve"> PAGE </w:instrText>
          </w:r>
          <w:r>
            <w:rPr>
              <w:rStyle w:val="Seitenzahl"/>
              <w:rFonts w:ascii="Arial" w:hAnsi="Arial"/>
              <w:b/>
            </w:rPr>
            <w:fldChar w:fldCharType="separate"/>
          </w:r>
          <w:r w:rsidR="002161BD">
            <w:rPr>
              <w:rStyle w:val="Seitenzahl"/>
              <w:rFonts w:ascii="Arial" w:hAnsi="Arial"/>
              <w:b/>
              <w:noProof/>
            </w:rPr>
            <w:t>1</w:t>
          </w:r>
          <w:r>
            <w:rPr>
              <w:rStyle w:val="Seitenzahl"/>
              <w:rFonts w:ascii="Arial" w:hAnsi="Arial"/>
              <w:b/>
            </w:rPr>
            <w:fldChar w:fldCharType="end"/>
          </w:r>
          <w:r>
            <w:rPr>
              <w:rStyle w:val="Seitenzahl"/>
              <w:rFonts w:ascii="Arial" w:hAnsi="Arial"/>
              <w:b/>
            </w:rPr>
            <w:t xml:space="preserve"> von </w:t>
          </w:r>
          <w:r>
            <w:rPr>
              <w:rStyle w:val="Seitenzahl"/>
              <w:rFonts w:ascii="Arial" w:hAnsi="Arial"/>
              <w:b/>
            </w:rPr>
            <w:fldChar w:fldCharType="begin"/>
          </w:r>
          <w:r>
            <w:rPr>
              <w:rStyle w:val="Seitenzahl"/>
              <w:rFonts w:ascii="Arial" w:hAnsi="Arial"/>
              <w:b/>
            </w:rPr>
            <w:instrText xml:space="preserve"> NUMPAGES </w:instrText>
          </w:r>
          <w:r>
            <w:rPr>
              <w:rStyle w:val="Seitenzahl"/>
              <w:rFonts w:ascii="Arial" w:hAnsi="Arial"/>
              <w:b/>
            </w:rPr>
            <w:fldChar w:fldCharType="separate"/>
          </w:r>
          <w:r w:rsidR="002161BD">
            <w:rPr>
              <w:rStyle w:val="Seitenzahl"/>
              <w:rFonts w:ascii="Arial" w:hAnsi="Arial"/>
              <w:b/>
              <w:noProof/>
            </w:rPr>
            <w:t>1</w:t>
          </w:r>
          <w:r>
            <w:rPr>
              <w:rStyle w:val="Seitenzahl"/>
              <w:rFonts w:ascii="Arial" w:hAnsi="Arial"/>
              <w:b/>
            </w:rPr>
            <w:fldChar w:fldCharType="end"/>
          </w:r>
        </w:p>
      </w:tc>
    </w:tr>
    <w:tr w:rsidR="00B92BCD">
      <w:trPr>
        <w:trHeight w:val="360"/>
      </w:trPr>
      <w:tc>
        <w:tcPr>
          <w:tcW w:w="3236" w:type="dxa"/>
          <w:tcBorders>
            <w:top w:val="nil"/>
            <w:bottom w:val="single" w:sz="6" w:space="0" w:color="auto"/>
            <w:right w:val="single" w:sz="6" w:space="0" w:color="auto"/>
          </w:tcBorders>
        </w:tcPr>
        <w:p w:rsidR="00B92BCD" w:rsidRDefault="006879E8">
          <w:pPr>
            <w:spacing w:line="300" w:lineRule="auto"/>
            <w:rPr>
              <w:rFonts w:ascii="Arial" w:hAnsi="Arial"/>
            </w:rPr>
          </w:pPr>
        </w:p>
      </w:tc>
      <w:tc>
        <w:tcPr>
          <w:tcW w:w="3236" w:type="dxa"/>
          <w:tcBorders>
            <w:top w:val="nil"/>
            <w:left w:val="nil"/>
            <w:bottom w:val="single" w:sz="6" w:space="0" w:color="auto"/>
            <w:right w:val="single" w:sz="6" w:space="0" w:color="auto"/>
          </w:tcBorders>
        </w:tcPr>
        <w:p w:rsidR="00B92BCD" w:rsidRDefault="006879E8">
          <w:pPr>
            <w:spacing w:line="300" w:lineRule="auto"/>
            <w:rPr>
              <w:rFonts w:ascii="Arial" w:hAnsi="Arial"/>
            </w:rPr>
          </w:pPr>
        </w:p>
      </w:tc>
      <w:tc>
        <w:tcPr>
          <w:tcW w:w="3237" w:type="dxa"/>
          <w:tcBorders>
            <w:left w:val="nil"/>
          </w:tcBorders>
        </w:tcPr>
        <w:p w:rsidR="00B92BCD" w:rsidRDefault="006879E8">
          <w:pPr>
            <w:spacing w:line="300" w:lineRule="auto"/>
            <w:rPr>
              <w:rFonts w:ascii="Arial" w:hAnsi="Arial"/>
            </w:rPr>
          </w:pPr>
        </w:p>
      </w:tc>
    </w:tr>
  </w:tbl>
  <w:p w:rsidR="00B92BCD" w:rsidRDefault="006879E8">
    <w:pPr>
      <w:pStyle w:val="Kopfzeile"/>
      <w:spacing w:after="2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33F" w:rsidRPr="007D5773" w:rsidRDefault="006879E8" w:rsidP="006879E8">
    <w:pPr>
      <w:tabs>
        <w:tab w:val="left" w:pos="4536"/>
        <w:tab w:val="right" w:pos="9072"/>
      </w:tabs>
      <w:ind w:left="993" w:hanging="993"/>
      <w:rPr>
        <w:rFonts w:ascii="Arial" w:hAnsi="Arial" w:cs="Arial"/>
      </w:rPr>
    </w:pPr>
    <w:bookmarkStart w:id="0" w:name="_Ref241398203"/>
    <w:bookmarkStart w:id="1" w:name="_Ref241984494"/>
    <w:r>
      <w:rPr>
        <w:rFonts w:ascii="Arial" w:hAnsi="Arial" w:cs="Arial"/>
        <w:b/>
      </w:rPr>
      <w:t>Stand: 01.02.2017</w:t>
    </w:r>
    <w:r>
      <w:rPr>
        <w:rFonts w:ascii="Arial" w:hAnsi="Arial" w:cs="Arial"/>
        <w:b/>
      </w:rPr>
      <w:tab/>
      <w:t>T/A/1/17</w:t>
    </w:r>
    <w:r>
      <w:rPr>
        <w:rFonts w:ascii="Arial" w:hAnsi="Arial" w:cs="Arial"/>
        <w:b/>
      </w:rPr>
      <w:tab/>
    </w:r>
    <w:bookmarkStart w:id="2" w:name="_GoBack"/>
    <w:bookmarkEnd w:id="2"/>
    <w:r w:rsidR="00B35A36" w:rsidRPr="007D5773">
      <w:rPr>
        <w:rFonts w:ascii="Arial" w:hAnsi="Arial" w:cs="Arial"/>
        <w:b/>
      </w:rPr>
      <w:t>Anlage</w:t>
    </w:r>
    <w:bookmarkEnd w:id="0"/>
    <w:bookmarkEnd w:id="1"/>
    <w:r w:rsidR="00B35A36">
      <w:rPr>
        <w:rFonts w:ascii="Arial" w:hAnsi="Arial" w:cs="Arial"/>
        <w:b/>
      </w:rPr>
      <w:t xml:space="preserve"> </w:t>
    </w:r>
    <w:r w:rsidR="001F1CF6">
      <w:rPr>
        <w:rFonts w:ascii="Arial" w:hAnsi="Arial" w:cs="Arial"/>
        <w:b/>
      </w:rPr>
      <w:t>4</w:t>
    </w:r>
    <w:r w:rsidR="008F1AF8">
      <w:rPr>
        <w:rFonts w:ascii="Arial" w:hAnsi="Arial" w:cs="Arial"/>
        <w:b/>
      </w:rPr>
      <w:t>.2</w:t>
    </w:r>
  </w:p>
  <w:p w:rsidR="00FA533F" w:rsidRDefault="006879E8" w:rsidP="00FA533F">
    <w:pPr>
      <w:pStyle w:val="Kopfzeile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10"/>
    <w:rsid w:val="00160FB7"/>
    <w:rsid w:val="00174E93"/>
    <w:rsid w:val="001A604C"/>
    <w:rsid w:val="001A6B06"/>
    <w:rsid w:val="001C5CF8"/>
    <w:rsid w:val="001D178F"/>
    <w:rsid w:val="001F1C2D"/>
    <w:rsid w:val="001F1CF6"/>
    <w:rsid w:val="002161BD"/>
    <w:rsid w:val="00333A2E"/>
    <w:rsid w:val="003863FB"/>
    <w:rsid w:val="003A7CAD"/>
    <w:rsid w:val="003C54CA"/>
    <w:rsid w:val="003D37F9"/>
    <w:rsid w:val="00450D5C"/>
    <w:rsid w:val="00522B6D"/>
    <w:rsid w:val="0056380C"/>
    <w:rsid w:val="00614DA4"/>
    <w:rsid w:val="006879E8"/>
    <w:rsid w:val="006A167C"/>
    <w:rsid w:val="006D3637"/>
    <w:rsid w:val="006F767C"/>
    <w:rsid w:val="00735C3F"/>
    <w:rsid w:val="007C5D28"/>
    <w:rsid w:val="008264D4"/>
    <w:rsid w:val="008D001D"/>
    <w:rsid w:val="008F1AF8"/>
    <w:rsid w:val="0093095E"/>
    <w:rsid w:val="009865E6"/>
    <w:rsid w:val="009930F3"/>
    <w:rsid w:val="009A0DD2"/>
    <w:rsid w:val="00A221D9"/>
    <w:rsid w:val="00A608F2"/>
    <w:rsid w:val="00AD7438"/>
    <w:rsid w:val="00B35A36"/>
    <w:rsid w:val="00C119F8"/>
    <w:rsid w:val="00C31419"/>
    <w:rsid w:val="00C4257B"/>
    <w:rsid w:val="00C4416E"/>
    <w:rsid w:val="00C54A35"/>
    <w:rsid w:val="00CC7241"/>
    <w:rsid w:val="00CF46A7"/>
    <w:rsid w:val="00DC2A10"/>
    <w:rsid w:val="00F63236"/>
    <w:rsid w:val="00F767B1"/>
    <w:rsid w:val="00FC0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DC2A10"/>
    <w:rPr>
      <w:rFonts w:ascii="Century Gothic" w:hAnsi="Century Gothic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DC2A1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DC2A10"/>
    <w:rPr>
      <w:rFonts w:ascii="Century Gothic" w:hAnsi="Century Gothic"/>
      <w:sz w:val="24"/>
    </w:rPr>
  </w:style>
  <w:style w:type="character" w:styleId="Seitenzahl">
    <w:name w:val="page number"/>
    <w:basedOn w:val="Absatz-Standardschriftart"/>
    <w:rsid w:val="00DC2A10"/>
  </w:style>
  <w:style w:type="paragraph" w:styleId="Fuzeile">
    <w:name w:val="footer"/>
    <w:basedOn w:val="Standard"/>
    <w:link w:val="FuzeileZchn"/>
    <w:rsid w:val="00614DA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14DA4"/>
    <w:rPr>
      <w:rFonts w:ascii="Century Gothic" w:hAnsi="Century Gothic"/>
      <w:sz w:val="24"/>
    </w:rPr>
  </w:style>
  <w:style w:type="paragraph" w:styleId="Sprechblasentext">
    <w:name w:val="Balloon Text"/>
    <w:basedOn w:val="Standard"/>
    <w:link w:val="SprechblasentextZchn"/>
    <w:rsid w:val="00174E9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174E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DC2A10"/>
    <w:rPr>
      <w:rFonts w:ascii="Century Gothic" w:hAnsi="Century Gothic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DC2A1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DC2A10"/>
    <w:rPr>
      <w:rFonts w:ascii="Century Gothic" w:hAnsi="Century Gothic"/>
      <w:sz w:val="24"/>
    </w:rPr>
  </w:style>
  <w:style w:type="character" w:styleId="Seitenzahl">
    <w:name w:val="page number"/>
    <w:basedOn w:val="Absatz-Standardschriftart"/>
    <w:rsid w:val="00DC2A10"/>
  </w:style>
  <w:style w:type="paragraph" w:styleId="Fuzeile">
    <w:name w:val="footer"/>
    <w:basedOn w:val="Standard"/>
    <w:link w:val="FuzeileZchn"/>
    <w:rsid w:val="00614DA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14DA4"/>
    <w:rPr>
      <w:rFonts w:ascii="Century Gothic" w:hAnsi="Century Gothic"/>
      <w:sz w:val="24"/>
    </w:rPr>
  </w:style>
  <w:style w:type="paragraph" w:styleId="Sprechblasentext">
    <w:name w:val="Balloon Text"/>
    <w:basedOn w:val="Standard"/>
    <w:link w:val="SprechblasentextZchn"/>
    <w:rsid w:val="00174E9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174E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BuchwaldG\Anwendungsdaten\Microsoft\Internet%20Explorer\Quick%20Launch\Normal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10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LMBV mbH</Company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Buchwald, Geertje</dc:creator>
  <cp:lastModifiedBy>Borch, Maren</cp:lastModifiedBy>
  <cp:revision>3</cp:revision>
  <cp:lastPrinted>2016-08-30T08:23:00Z</cp:lastPrinted>
  <dcterms:created xsi:type="dcterms:W3CDTF">2017-01-06T09:29:00Z</dcterms:created>
  <dcterms:modified xsi:type="dcterms:W3CDTF">2017-01-11T08:07:00Z</dcterms:modified>
</cp:coreProperties>
</file>