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7F0" w:rsidRPr="006376BF" w:rsidRDefault="00F337F0" w:rsidP="00F337F0">
      <w:pPr>
        <w:ind w:left="993" w:hanging="993"/>
        <w:jc w:val="center"/>
        <w:rPr>
          <w:rFonts w:ascii="Arial" w:hAnsi="Arial" w:cs="Arial"/>
          <w:b/>
          <w:u w:val="single"/>
        </w:rPr>
      </w:pPr>
      <w:r w:rsidRPr="006376BF">
        <w:rPr>
          <w:rFonts w:ascii="Arial" w:hAnsi="Arial" w:cs="Arial"/>
          <w:b/>
          <w:u w:val="single"/>
        </w:rPr>
        <w:t>Prinzipskizze</w:t>
      </w:r>
    </w:p>
    <w:p w:rsidR="006376BF" w:rsidRDefault="006376BF" w:rsidP="00F337F0">
      <w:pPr>
        <w:ind w:left="993" w:hanging="993"/>
        <w:jc w:val="center"/>
        <w:rPr>
          <w:rFonts w:ascii="Arial" w:hAnsi="Arial" w:cs="Arial"/>
          <w:b/>
          <w:sz w:val="20"/>
        </w:rPr>
      </w:pPr>
    </w:p>
    <w:p w:rsidR="00F337F0" w:rsidRPr="006376BF" w:rsidRDefault="00F337F0" w:rsidP="00F337F0">
      <w:pPr>
        <w:ind w:left="993" w:hanging="993"/>
        <w:jc w:val="center"/>
        <w:rPr>
          <w:rFonts w:ascii="Arial" w:hAnsi="Arial" w:cs="Arial"/>
          <w:b/>
          <w:sz w:val="20"/>
        </w:rPr>
      </w:pPr>
      <w:r w:rsidRPr="006376BF">
        <w:rPr>
          <w:rFonts w:ascii="Arial" w:hAnsi="Arial" w:cs="Arial"/>
          <w:b/>
          <w:sz w:val="20"/>
        </w:rPr>
        <w:t xml:space="preserve">Verwahrung von </w:t>
      </w:r>
      <w:r w:rsidR="00A13D78" w:rsidRPr="006376BF">
        <w:rPr>
          <w:rFonts w:ascii="Arial" w:hAnsi="Arial" w:cs="Arial"/>
          <w:b/>
          <w:sz w:val="20"/>
        </w:rPr>
        <w:t>B</w:t>
      </w:r>
      <w:r w:rsidRPr="006376BF">
        <w:rPr>
          <w:rFonts w:ascii="Arial" w:hAnsi="Arial" w:cs="Arial"/>
          <w:b/>
          <w:sz w:val="20"/>
        </w:rPr>
        <w:t xml:space="preserve">runnen – Verfüllung mit hydraulisch </w:t>
      </w:r>
      <w:r w:rsidR="00E74EE1">
        <w:rPr>
          <w:rFonts w:ascii="Arial" w:hAnsi="Arial" w:cs="Arial"/>
          <w:b/>
          <w:sz w:val="20"/>
        </w:rPr>
        <w:t>binden</w:t>
      </w:r>
      <w:r w:rsidR="00492AC4" w:rsidRPr="006376BF">
        <w:rPr>
          <w:rFonts w:ascii="Arial" w:hAnsi="Arial" w:cs="Arial"/>
          <w:b/>
          <w:sz w:val="20"/>
        </w:rPr>
        <w:t>de</w:t>
      </w:r>
      <w:r w:rsidR="00131DFC">
        <w:rPr>
          <w:rFonts w:ascii="Arial" w:hAnsi="Arial" w:cs="Arial"/>
          <w:b/>
          <w:sz w:val="20"/>
        </w:rPr>
        <w:t>n</w:t>
      </w:r>
      <w:r w:rsidRPr="006376BF">
        <w:rPr>
          <w:rFonts w:ascii="Arial" w:hAnsi="Arial" w:cs="Arial"/>
          <w:b/>
          <w:sz w:val="20"/>
        </w:rPr>
        <w:t xml:space="preserve"> Materialien</w:t>
      </w:r>
    </w:p>
    <w:p w:rsidR="00F337F0" w:rsidRPr="007D5773" w:rsidRDefault="00F337F0" w:rsidP="00F337F0">
      <w:pPr>
        <w:ind w:left="993" w:hanging="993"/>
        <w:jc w:val="center"/>
        <w:rPr>
          <w:rFonts w:ascii="Arial" w:hAnsi="Arial" w:cs="Arial"/>
          <w:sz w:val="20"/>
        </w:rPr>
      </w:pPr>
    </w:p>
    <w:p w:rsidR="00F337F0" w:rsidRPr="007D5773" w:rsidRDefault="00F337F0" w:rsidP="00F337F0">
      <w:pPr>
        <w:ind w:left="993" w:hanging="993"/>
        <w:jc w:val="center"/>
        <w:rPr>
          <w:rFonts w:ascii="Arial" w:hAnsi="Arial" w:cs="Arial"/>
          <w:sz w:val="20"/>
        </w:rPr>
      </w:pPr>
    </w:p>
    <w:p w:rsidR="00F337F0" w:rsidRPr="007D5773" w:rsidRDefault="00C412DC" w:rsidP="00F337F0">
      <w:pPr>
        <w:ind w:left="993" w:hanging="993"/>
        <w:jc w:val="center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C242FA" wp14:editId="6C903B5F">
                <wp:simplePos x="0" y="0"/>
                <wp:positionH relativeFrom="column">
                  <wp:posOffset>4462780</wp:posOffset>
                </wp:positionH>
                <wp:positionV relativeFrom="paragraph">
                  <wp:posOffset>39370</wp:posOffset>
                </wp:positionV>
                <wp:extent cx="0" cy="717550"/>
                <wp:effectExtent l="76200" t="38100" r="57150" b="63500"/>
                <wp:wrapNone/>
                <wp:docPr id="4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7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351.4pt;margin-top:3.1pt;width:0;height:56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ynUNgIAAIAEAAAOAAAAZHJzL2Uyb0RvYy54bWysVE2P2jAQvVfqf7B8hyQ07EJEWG0T6GW7&#10;RdrtDzC2Q6w6tmUbAqr63zs2kJb2sqp6cfwx82bmzZssHo6dRAdundCqxNk4xYgrqplQuxJ/fV2P&#10;Zhg5TxQjUite4hN3+GH5/t2iNwWf6FZLxi0CEOWK3pS49d4USeJoyzvixtpwBY+Nth3xcLS7hFnS&#10;A3onk0ma3iW9tsxYTblzcFufH/Ey4jcNp/5L0zjukSwx5ObjauO6DWuyXJBiZ4lpBb2kQf4hi44I&#10;BUEHqJp4gvZW/AXVCWq1040fU90lumkE5bEGqCZL/6jmpSWGx1qAHGcGmtz/g6XPh41FgpU4zzBS&#10;pIMePe69jqFRFgnqjSvArlIbG0qkR/VinjT95pDSVUvUjkfr15MB5yxQmty4hIMzEGbbf9YMbAgE&#10;iGwdG9sFSOABHWNTTkNT+NEjer6kcHuf3U+nMZ2EFFc/Y53/xHWHwqbEzlsidq2vtFLQeW2zGIUc&#10;npwPWZHi6hCCKr0WUkYBSIX6Es+nk2l0cFoKFh6DmbO7bSUtOpAgofRjOmRxY2b1XrEI1nLCVooh&#10;H/nwVgBDkuMQoeMMI8lhUsIuWnsi5FutoQCpQk7ADZR02Z119n2ezlez1Swf5ZO71ShP63r0uK7y&#10;0d0amKs/1FVVZz9CeVletIIxrkKFV81n+ds0dZm+s1oH1Q9UJrfokXNI9vqNSUdxBD2EIXXFVrPT&#10;xob2hBPIPBpfRjLM0e/naPXrx7H8CQAA//8DAFBLAwQUAAYACAAAACEAwp4gbtwAAAAJAQAADwAA&#10;AGRycy9kb3ducmV2LnhtbEyPQUvDQBSE74L/YXmCN7vbgNWm2RQRBJVcjFLw9prdJsHs25DdtOu/&#10;94kHexxmmPmm2CY3iKOdQu9Jw3KhQFhqvOmp1fDx/nRzDyJEJIODJ6vh2wbYlpcXBebGn+jNHuvY&#10;Ci6hkKOGLsYxlzI0nXUYFn60xN7BTw4jy6mVZsITl7tBZkqtpMOeeKHD0T52tvmqZ6chOlOptH7d&#10;YdXhbk63n3X1/KL19VV62ICINsX/MPziMzqUzLT3M5kgBg13KmP0qGGVgWD/T+85uFxnIMtCnj8o&#10;fwAAAP//AwBQSwECLQAUAAYACAAAACEAtoM4kv4AAADhAQAAEwAAAAAAAAAAAAAAAAAAAAAAW0Nv&#10;bnRlbnRfVHlwZXNdLnhtbFBLAQItABQABgAIAAAAIQA4/SH/1gAAAJQBAAALAAAAAAAAAAAAAAAA&#10;AC8BAABfcmVscy8ucmVsc1BLAQItABQABgAIAAAAIQAc/ynUNgIAAIAEAAAOAAAAAAAAAAAAAAAA&#10;AC4CAABkcnMvZTJvRG9jLnhtbFBLAQItABQABgAIAAAAIQDCniBu3AAAAAkBAAAPAAAAAAAAAAAA&#10;AAAAAJAEAABkcnMvZG93bnJldi54bWxQSwUGAAAAAAQABADzAAAAmQUAAAAA&#10;" strokecolor="#00b050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8D0F6A8" wp14:editId="33936CD0">
                <wp:simplePos x="0" y="0"/>
                <wp:positionH relativeFrom="column">
                  <wp:posOffset>-33020</wp:posOffset>
                </wp:positionH>
                <wp:positionV relativeFrom="paragraph">
                  <wp:posOffset>10795</wp:posOffset>
                </wp:positionV>
                <wp:extent cx="5083175" cy="6541135"/>
                <wp:effectExtent l="0" t="38100" r="3175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3175" cy="6541135"/>
                          <a:chOff x="1334" y="3465"/>
                          <a:chExt cx="8005" cy="10301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2410" y="3465"/>
                            <a:ext cx="6929" cy="10301"/>
                            <a:chOff x="2410" y="3465"/>
                            <a:chExt cx="6929" cy="10301"/>
                          </a:xfrm>
                        </wpg:grpSpPr>
                        <wpg:grpSp>
                          <wpg:cNvPr id="5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410" y="3465"/>
                              <a:ext cx="6842" cy="10301"/>
                              <a:chOff x="2410" y="3465"/>
                              <a:chExt cx="6842" cy="10301"/>
                            </a:xfrm>
                          </wpg:grpSpPr>
                          <wps:wsp>
                            <wps:cNvPr id="6" name="Rectangle 5" descr="5%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2" y="4177"/>
                                <a:ext cx="1474" cy="9298"/>
                              </a:xfrm>
                              <a:prstGeom prst="rect">
                                <a:avLst/>
                              </a:prstGeom>
                              <a:pattFill prst="pct5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37F0" w:rsidRPr="007D0357" w:rsidRDefault="00F337F0" w:rsidP="00F337F0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D0357">
                                    <w:rPr>
                                      <w:sz w:val="18"/>
                                      <w:szCs w:val="18"/>
                                    </w:rPr>
                                    <w:t>Filterkies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2160000" anchor="t" anchorCtr="0" upright="1">
                              <a:noAutofit/>
                            </wps:bodyPr>
                          </wps:wsp>
                          <wps:wsp>
                            <wps:cNvPr id="7" name="Freeform 6" descr="Horizontal hell"/>
                            <wps:cNvSpPr>
                              <a:spLocks/>
                            </wps:cNvSpPr>
                            <wps:spPr bwMode="auto">
                              <a:xfrm>
                                <a:off x="5083" y="3976"/>
                                <a:ext cx="1482" cy="2860"/>
                              </a:xfrm>
                              <a:custGeom>
                                <a:avLst/>
                                <a:gdLst>
                                  <a:gd name="T0" fmla="*/ 0 w 1482"/>
                                  <a:gd name="T1" fmla="*/ 0 h 2860"/>
                                  <a:gd name="T2" fmla="*/ 1482 w 1482"/>
                                  <a:gd name="T3" fmla="*/ 32 h 2860"/>
                                  <a:gd name="T4" fmla="*/ 1482 w 1482"/>
                                  <a:gd name="T5" fmla="*/ 2762 h 2860"/>
                                  <a:gd name="T6" fmla="*/ 1373 w 1482"/>
                                  <a:gd name="T7" fmla="*/ 2841 h 2860"/>
                                  <a:gd name="T8" fmla="*/ 1244 w 1482"/>
                                  <a:gd name="T9" fmla="*/ 2804 h 2860"/>
                                  <a:gd name="T10" fmla="*/ 1097 w 1482"/>
                                  <a:gd name="T11" fmla="*/ 2766 h 2860"/>
                                  <a:gd name="T12" fmla="*/ 1006 w 1482"/>
                                  <a:gd name="T13" fmla="*/ 2804 h 2860"/>
                                  <a:gd name="T14" fmla="*/ 675 w 1482"/>
                                  <a:gd name="T15" fmla="*/ 2776 h 2860"/>
                                  <a:gd name="T16" fmla="*/ 382 w 1482"/>
                                  <a:gd name="T17" fmla="*/ 2860 h 2860"/>
                                  <a:gd name="T18" fmla="*/ 235 w 1482"/>
                                  <a:gd name="T19" fmla="*/ 2785 h 2860"/>
                                  <a:gd name="T20" fmla="*/ 125 w 1482"/>
                                  <a:gd name="T21" fmla="*/ 2822 h 2860"/>
                                  <a:gd name="T22" fmla="*/ 8 w 1482"/>
                                  <a:gd name="T23" fmla="*/ 2773 h 2860"/>
                                  <a:gd name="T24" fmla="*/ 0 w 1482"/>
                                  <a:gd name="T25" fmla="*/ 0 h 28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482" h="2860">
                                    <a:moveTo>
                                      <a:pt x="0" y="0"/>
                                    </a:moveTo>
                                    <a:lnTo>
                                      <a:pt x="1482" y="32"/>
                                    </a:lnTo>
                                    <a:lnTo>
                                      <a:pt x="1482" y="2762"/>
                                    </a:lnTo>
                                    <a:lnTo>
                                      <a:pt x="1373" y="2841"/>
                                    </a:lnTo>
                                    <a:lnTo>
                                      <a:pt x="1244" y="2804"/>
                                    </a:lnTo>
                                    <a:lnTo>
                                      <a:pt x="1097" y="2766"/>
                                    </a:lnTo>
                                    <a:lnTo>
                                      <a:pt x="1006" y="2804"/>
                                    </a:lnTo>
                                    <a:lnTo>
                                      <a:pt x="675" y="2776"/>
                                    </a:lnTo>
                                    <a:lnTo>
                                      <a:pt x="382" y="2860"/>
                                    </a:lnTo>
                                    <a:lnTo>
                                      <a:pt x="235" y="2785"/>
                                    </a:lnTo>
                                    <a:lnTo>
                                      <a:pt x="125" y="2822"/>
                                    </a:lnTo>
                                    <a:lnTo>
                                      <a:pt x="8" y="277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pattFill prst="ltHorz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15" y="4189"/>
                                <a:ext cx="803" cy="9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37F0" w:rsidRPr="00832E09" w:rsidRDefault="00F337F0" w:rsidP="00F337F0">
                                  <w:pPr>
                                    <w:spacing w:before="2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hydraulisch </w:t>
                                  </w:r>
                                  <w:r w:rsidR="00E74EE1">
                                    <w:rPr>
                                      <w:sz w:val="20"/>
                                    </w:rPr>
                                    <w:t>bindend</w:t>
                                  </w:r>
                                  <w:r w:rsidR="00492AC4">
                                    <w:rPr>
                                      <w:sz w:val="20"/>
                                    </w:rPr>
                                    <w:t>es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Material (z.B. BFA, Dämmer, </w:t>
                                  </w:r>
                                  <w:r w:rsidR="0018418D">
                                    <w:rPr>
                                      <w:sz w:val="20"/>
                                    </w:rPr>
                                    <w:t>Zement</w:t>
                                  </w:r>
                                  <w:r>
                                    <w:rPr>
                                      <w:sz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720000" anchor="t" anchorCtr="0" upright="1">
                              <a:noAutofit/>
                            </wps:bodyPr>
                          </wps:wsp>
                          <wps:wsp>
                            <wps:cNvPr id="9" name="Freeform 8" descr="Krähenfüße"/>
                            <wps:cNvSpPr>
                              <a:spLocks/>
                            </wps:cNvSpPr>
                            <wps:spPr bwMode="auto">
                              <a:xfrm>
                                <a:off x="4072" y="3465"/>
                                <a:ext cx="3487" cy="904"/>
                              </a:xfrm>
                              <a:custGeom>
                                <a:avLst/>
                                <a:gdLst>
                                  <a:gd name="T0" fmla="*/ 22 w 2621"/>
                                  <a:gd name="T1" fmla="*/ 42 h 904"/>
                                  <a:gd name="T2" fmla="*/ 620 w 2621"/>
                                  <a:gd name="T3" fmla="*/ 42 h 904"/>
                                  <a:gd name="T4" fmla="*/ 845 w 2621"/>
                                  <a:gd name="T5" fmla="*/ 61 h 904"/>
                                  <a:gd name="T6" fmla="*/ 863 w 2621"/>
                                  <a:gd name="T7" fmla="*/ 117 h 904"/>
                                  <a:gd name="T8" fmla="*/ 976 w 2621"/>
                                  <a:gd name="T9" fmla="*/ 79 h 904"/>
                                  <a:gd name="T10" fmla="*/ 1125 w 2621"/>
                                  <a:gd name="T11" fmla="*/ 61 h 904"/>
                                  <a:gd name="T12" fmla="*/ 1237 w 2621"/>
                                  <a:gd name="T13" fmla="*/ 79 h 904"/>
                                  <a:gd name="T14" fmla="*/ 1630 w 2621"/>
                                  <a:gd name="T15" fmla="*/ 61 h 904"/>
                                  <a:gd name="T16" fmla="*/ 1892 w 2621"/>
                                  <a:gd name="T17" fmla="*/ 79 h 904"/>
                                  <a:gd name="T18" fmla="*/ 2060 w 2621"/>
                                  <a:gd name="T19" fmla="*/ 42 h 904"/>
                                  <a:gd name="T20" fmla="*/ 2621 w 2621"/>
                                  <a:gd name="T21" fmla="*/ 42 h 904"/>
                                  <a:gd name="T22" fmla="*/ 1615 w 2621"/>
                                  <a:gd name="T23" fmla="*/ 904 h 904"/>
                                  <a:gd name="T24" fmla="*/ 1014 w 2621"/>
                                  <a:gd name="T25" fmla="*/ 904 h 904"/>
                                  <a:gd name="T26" fmla="*/ 166 w 2621"/>
                                  <a:gd name="T27" fmla="*/ 186 h 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621" h="904">
                                    <a:moveTo>
                                      <a:pt x="22" y="42"/>
                                    </a:moveTo>
                                    <a:cubicBezTo>
                                      <a:pt x="256" y="121"/>
                                      <a:pt x="0" y="42"/>
                                      <a:pt x="620" y="42"/>
                                    </a:cubicBezTo>
                                    <a:cubicBezTo>
                                      <a:pt x="695" y="42"/>
                                      <a:pt x="770" y="55"/>
                                      <a:pt x="845" y="61"/>
                                    </a:cubicBezTo>
                                    <a:cubicBezTo>
                                      <a:pt x="851" y="80"/>
                                      <a:pt x="844" y="114"/>
                                      <a:pt x="863" y="117"/>
                                    </a:cubicBezTo>
                                    <a:cubicBezTo>
                                      <a:pt x="902" y="122"/>
                                      <a:pt x="937" y="84"/>
                                      <a:pt x="976" y="79"/>
                                    </a:cubicBezTo>
                                    <a:cubicBezTo>
                                      <a:pt x="1026" y="73"/>
                                      <a:pt x="1075" y="67"/>
                                      <a:pt x="1125" y="61"/>
                                    </a:cubicBezTo>
                                    <a:cubicBezTo>
                                      <a:pt x="1306" y="0"/>
                                      <a:pt x="1047" y="71"/>
                                      <a:pt x="1237" y="79"/>
                                    </a:cubicBezTo>
                                    <a:cubicBezTo>
                                      <a:pt x="1368" y="85"/>
                                      <a:pt x="1499" y="67"/>
                                      <a:pt x="1630" y="61"/>
                                    </a:cubicBezTo>
                                    <a:cubicBezTo>
                                      <a:pt x="1717" y="67"/>
                                      <a:pt x="1804" y="79"/>
                                      <a:pt x="1892" y="79"/>
                                    </a:cubicBezTo>
                                    <a:cubicBezTo>
                                      <a:pt x="2211" y="79"/>
                                      <a:pt x="1791" y="50"/>
                                      <a:pt x="2060" y="42"/>
                                    </a:cubicBezTo>
                                    <a:cubicBezTo>
                                      <a:pt x="2247" y="36"/>
                                      <a:pt x="2434" y="42"/>
                                      <a:pt x="2621" y="42"/>
                                    </a:cubicBezTo>
                                    <a:lnTo>
                                      <a:pt x="1615" y="904"/>
                                    </a:lnTo>
                                    <a:lnTo>
                                      <a:pt x="1014" y="904"/>
                                    </a:lnTo>
                                    <a:lnTo>
                                      <a:pt x="166" y="186"/>
                                    </a:lnTo>
                                  </a:path>
                                </a:pathLst>
                              </a:custGeom>
                              <a:pattFill prst="divot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AutoShap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45" y="4364"/>
                                <a:ext cx="472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AutoShape 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34" y="350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Freeform 11"/>
                            <wps:cNvSpPr>
                              <a:spLocks/>
                            </wps:cNvSpPr>
                            <wps:spPr bwMode="auto">
                              <a:xfrm rot="10800000">
                                <a:off x="7568" y="3469"/>
                                <a:ext cx="1684" cy="57"/>
                              </a:xfrm>
                              <a:custGeom>
                                <a:avLst/>
                                <a:gdLst>
                                  <a:gd name="T0" fmla="*/ 0 w 1684"/>
                                  <a:gd name="T1" fmla="*/ 0 h 75"/>
                                  <a:gd name="T2" fmla="*/ 187 w 1684"/>
                                  <a:gd name="T3" fmla="*/ 19 h 75"/>
                                  <a:gd name="T4" fmla="*/ 225 w 1684"/>
                                  <a:gd name="T5" fmla="*/ 56 h 75"/>
                                  <a:gd name="T6" fmla="*/ 281 w 1684"/>
                                  <a:gd name="T7" fmla="*/ 75 h 75"/>
                                  <a:gd name="T8" fmla="*/ 374 w 1684"/>
                                  <a:gd name="T9" fmla="*/ 56 h 75"/>
                                  <a:gd name="T10" fmla="*/ 487 w 1684"/>
                                  <a:gd name="T11" fmla="*/ 19 h 75"/>
                                  <a:gd name="T12" fmla="*/ 973 w 1684"/>
                                  <a:gd name="T13" fmla="*/ 0 h 75"/>
                                  <a:gd name="T14" fmla="*/ 1328 w 1684"/>
                                  <a:gd name="T15" fmla="*/ 0 h 75"/>
                                  <a:gd name="T16" fmla="*/ 1422 w 1684"/>
                                  <a:gd name="T17" fmla="*/ 19 h 75"/>
                                  <a:gd name="T18" fmla="*/ 1684 w 1684"/>
                                  <a:gd name="T19" fmla="*/ 1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684" h="75">
                                    <a:moveTo>
                                      <a:pt x="0" y="0"/>
                                    </a:moveTo>
                                    <a:cubicBezTo>
                                      <a:pt x="62" y="6"/>
                                      <a:pt x="126" y="4"/>
                                      <a:pt x="187" y="19"/>
                                    </a:cubicBezTo>
                                    <a:cubicBezTo>
                                      <a:pt x="204" y="23"/>
                                      <a:pt x="210" y="47"/>
                                      <a:pt x="225" y="56"/>
                                    </a:cubicBezTo>
                                    <a:cubicBezTo>
                                      <a:pt x="242" y="66"/>
                                      <a:pt x="262" y="69"/>
                                      <a:pt x="281" y="75"/>
                                    </a:cubicBezTo>
                                    <a:cubicBezTo>
                                      <a:pt x="312" y="69"/>
                                      <a:pt x="343" y="64"/>
                                      <a:pt x="374" y="56"/>
                                    </a:cubicBezTo>
                                    <a:cubicBezTo>
                                      <a:pt x="412" y="46"/>
                                      <a:pt x="487" y="19"/>
                                      <a:pt x="487" y="19"/>
                                    </a:cubicBezTo>
                                    <a:cubicBezTo>
                                      <a:pt x="679" y="30"/>
                                      <a:pt x="803" y="58"/>
                                      <a:pt x="973" y="0"/>
                                    </a:cubicBezTo>
                                    <a:cubicBezTo>
                                      <a:pt x="1501" y="54"/>
                                      <a:pt x="841" y="0"/>
                                      <a:pt x="1328" y="0"/>
                                    </a:cubicBezTo>
                                    <a:cubicBezTo>
                                      <a:pt x="1360" y="0"/>
                                      <a:pt x="1390" y="17"/>
                                      <a:pt x="1422" y="19"/>
                                    </a:cubicBezTo>
                                    <a:cubicBezTo>
                                      <a:pt x="1509" y="24"/>
                                      <a:pt x="1597" y="19"/>
                                      <a:pt x="1684" y="1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2410" y="3507"/>
                                <a:ext cx="1684" cy="57"/>
                              </a:xfrm>
                              <a:custGeom>
                                <a:avLst/>
                                <a:gdLst>
                                  <a:gd name="T0" fmla="*/ 0 w 1684"/>
                                  <a:gd name="T1" fmla="*/ 0 h 75"/>
                                  <a:gd name="T2" fmla="*/ 187 w 1684"/>
                                  <a:gd name="T3" fmla="*/ 19 h 75"/>
                                  <a:gd name="T4" fmla="*/ 225 w 1684"/>
                                  <a:gd name="T5" fmla="*/ 56 h 75"/>
                                  <a:gd name="T6" fmla="*/ 281 w 1684"/>
                                  <a:gd name="T7" fmla="*/ 75 h 75"/>
                                  <a:gd name="T8" fmla="*/ 374 w 1684"/>
                                  <a:gd name="T9" fmla="*/ 56 h 75"/>
                                  <a:gd name="T10" fmla="*/ 487 w 1684"/>
                                  <a:gd name="T11" fmla="*/ 19 h 75"/>
                                  <a:gd name="T12" fmla="*/ 973 w 1684"/>
                                  <a:gd name="T13" fmla="*/ 0 h 75"/>
                                  <a:gd name="T14" fmla="*/ 1328 w 1684"/>
                                  <a:gd name="T15" fmla="*/ 0 h 75"/>
                                  <a:gd name="T16" fmla="*/ 1422 w 1684"/>
                                  <a:gd name="T17" fmla="*/ 19 h 75"/>
                                  <a:gd name="T18" fmla="*/ 1684 w 1684"/>
                                  <a:gd name="T19" fmla="*/ 1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684" h="75">
                                    <a:moveTo>
                                      <a:pt x="0" y="0"/>
                                    </a:moveTo>
                                    <a:cubicBezTo>
                                      <a:pt x="62" y="6"/>
                                      <a:pt x="126" y="4"/>
                                      <a:pt x="187" y="19"/>
                                    </a:cubicBezTo>
                                    <a:cubicBezTo>
                                      <a:pt x="204" y="23"/>
                                      <a:pt x="210" y="47"/>
                                      <a:pt x="225" y="56"/>
                                    </a:cubicBezTo>
                                    <a:cubicBezTo>
                                      <a:pt x="242" y="66"/>
                                      <a:pt x="262" y="69"/>
                                      <a:pt x="281" y="75"/>
                                    </a:cubicBezTo>
                                    <a:cubicBezTo>
                                      <a:pt x="312" y="69"/>
                                      <a:pt x="343" y="64"/>
                                      <a:pt x="374" y="56"/>
                                    </a:cubicBezTo>
                                    <a:cubicBezTo>
                                      <a:pt x="412" y="46"/>
                                      <a:pt x="487" y="19"/>
                                      <a:pt x="487" y="19"/>
                                    </a:cubicBezTo>
                                    <a:cubicBezTo>
                                      <a:pt x="679" y="30"/>
                                      <a:pt x="803" y="58"/>
                                      <a:pt x="973" y="0"/>
                                    </a:cubicBezTo>
                                    <a:cubicBezTo>
                                      <a:pt x="1501" y="54"/>
                                      <a:pt x="841" y="0"/>
                                      <a:pt x="1328" y="0"/>
                                    </a:cubicBezTo>
                                    <a:cubicBezTo>
                                      <a:pt x="1360" y="0"/>
                                      <a:pt x="1390" y="17"/>
                                      <a:pt x="1422" y="19"/>
                                    </a:cubicBezTo>
                                    <a:cubicBezTo>
                                      <a:pt x="1509" y="24"/>
                                      <a:pt x="1597" y="19"/>
                                      <a:pt x="1684" y="1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13" descr="Diagonal gestrichelt nach unten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05" y="6642"/>
                                <a:ext cx="113" cy="6803"/>
                              </a:xfrm>
                              <a:prstGeom prst="rect">
                                <a:avLst/>
                              </a:prstGeom>
                              <a:pattFill prst="dashDn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Rectangle 14" descr="Diagonal gestrichelt nach unten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9" y="6649"/>
                                <a:ext cx="113" cy="6803"/>
                              </a:xfrm>
                              <a:prstGeom prst="rect">
                                <a:avLst/>
                              </a:prstGeom>
                              <a:pattFill prst="dashDn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AutoShape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8" y="8200"/>
                                <a:ext cx="23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AutoShape 16"/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3118" y="8011"/>
                                <a:ext cx="227" cy="1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5" y="13430"/>
                                <a:ext cx="1608" cy="3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2965" y="13421"/>
                                <a:ext cx="1701" cy="57"/>
                              </a:xfrm>
                              <a:custGeom>
                                <a:avLst/>
                                <a:gdLst>
                                  <a:gd name="T0" fmla="*/ 0 w 1684"/>
                                  <a:gd name="T1" fmla="*/ 0 h 75"/>
                                  <a:gd name="T2" fmla="*/ 187 w 1684"/>
                                  <a:gd name="T3" fmla="*/ 19 h 75"/>
                                  <a:gd name="T4" fmla="*/ 225 w 1684"/>
                                  <a:gd name="T5" fmla="*/ 56 h 75"/>
                                  <a:gd name="T6" fmla="*/ 281 w 1684"/>
                                  <a:gd name="T7" fmla="*/ 75 h 75"/>
                                  <a:gd name="T8" fmla="*/ 374 w 1684"/>
                                  <a:gd name="T9" fmla="*/ 56 h 75"/>
                                  <a:gd name="T10" fmla="*/ 487 w 1684"/>
                                  <a:gd name="T11" fmla="*/ 19 h 75"/>
                                  <a:gd name="T12" fmla="*/ 973 w 1684"/>
                                  <a:gd name="T13" fmla="*/ 0 h 75"/>
                                  <a:gd name="T14" fmla="*/ 1328 w 1684"/>
                                  <a:gd name="T15" fmla="*/ 0 h 75"/>
                                  <a:gd name="T16" fmla="*/ 1422 w 1684"/>
                                  <a:gd name="T17" fmla="*/ 19 h 75"/>
                                  <a:gd name="T18" fmla="*/ 1684 w 1684"/>
                                  <a:gd name="T19" fmla="*/ 1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684" h="75">
                                    <a:moveTo>
                                      <a:pt x="0" y="0"/>
                                    </a:moveTo>
                                    <a:cubicBezTo>
                                      <a:pt x="62" y="6"/>
                                      <a:pt x="126" y="4"/>
                                      <a:pt x="187" y="19"/>
                                    </a:cubicBezTo>
                                    <a:cubicBezTo>
                                      <a:pt x="204" y="23"/>
                                      <a:pt x="210" y="47"/>
                                      <a:pt x="225" y="56"/>
                                    </a:cubicBezTo>
                                    <a:cubicBezTo>
                                      <a:pt x="242" y="66"/>
                                      <a:pt x="262" y="69"/>
                                      <a:pt x="281" y="75"/>
                                    </a:cubicBezTo>
                                    <a:cubicBezTo>
                                      <a:pt x="312" y="69"/>
                                      <a:pt x="343" y="64"/>
                                      <a:pt x="374" y="56"/>
                                    </a:cubicBezTo>
                                    <a:cubicBezTo>
                                      <a:pt x="412" y="46"/>
                                      <a:pt x="487" y="19"/>
                                      <a:pt x="487" y="19"/>
                                    </a:cubicBezTo>
                                    <a:cubicBezTo>
                                      <a:pt x="679" y="30"/>
                                      <a:pt x="803" y="58"/>
                                      <a:pt x="973" y="0"/>
                                    </a:cubicBezTo>
                                    <a:cubicBezTo>
                                      <a:pt x="1501" y="54"/>
                                      <a:pt x="841" y="0"/>
                                      <a:pt x="1328" y="0"/>
                                    </a:cubicBezTo>
                                    <a:cubicBezTo>
                                      <a:pt x="1360" y="0"/>
                                      <a:pt x="1390" y="17"/>
                                      <a:pt x="1422" y="19"/>
                                    </a:cubicBezTo>
                                    <a:cubicBezTo>
                                      <a:pt x="1509" y="24"/>
                                      <a:pt x="1597" y="19"/>
                                      <a:pt x="1684" y="1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655" y="13421"/>
                                <a:ext cx="1701" cy="57"/>
                              </a:xfrm>
                              <a:custGeom>
                                <a:avLst/>
                                <a:gdLst>
                                  <a:gd name="T0" fmla="*/ 0 w 1684"/>
                                  <a:gd name="T1" fmla="*/ 0 h 75"/>
                                  <a:gd name="T2" fmla="*/ 187 w 1684"/>
                                  <a:gd name="T3" fmla="*/ 19 h 75"/>
                                  <a:gd name="T4" fmla="*/ 225 w 1684"/>
                                  <a:gd name="T5" fmla="*/ 56 h 75"/>
                                  <a:gd name="T6" fmla="*/ 281 w 1684"/>
                                  <a:gd name="T7" fmla="*/ 75 h 75"/>
                                  <a:gd name="T8" fmla="*/ 374 w 1684"/>
                                  <a:gd name="T9" fmla="*/ 56 h 75"/>
                                  <a:gd name="T10" fmla="*/ 487 w 1684"/>
                                  <a:gd name="T11" fmla="*/ 19 h 75"/>
                                  <a:gd name="T12" fmla="*/ 973 w 1684"/>
                                  <a:gd name="T13" fmla="*/ 0 h 75"/>
                                  <a:gd name="T14" fmla="*/ 1328 w 1684"/>
                                  <a:gd name="T15" fmla="*/ 0 h 75"/>
                                  <a:gd name="T16" fmla="*/ 1422 w 1684"/>
                                  <a:gd name="T17" fmla="*/ 19 h 75"/>
                                  <a:gd name="T18" fmla="*/ 1684 w 1684"/>
                                  <a:gd name="T19" fmla="*/ 1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684" h="75">
                                    <a:moveTo>
                                      <a:pt x="0" y="0"/>
                                    </a:moveTo>
                                    <a:cubicBezTo>
                                      <a:pt x="62" y="6"/>
                                      <a:pt x="126" y="4"/>
                                      <a:pt x="187" y="19"/>
                                    </a:cubicBezTo>
                                    <a:cubicBezTo>
                                      <a:pt x="204" y="23"/>
                                      <a:pt x="210" y="47"/>
                                      <a:pt x="225" y="56"/>
                                    </a:cubicBezTo>
                                    <a:cubicBezTo>
                                      <a:pt x="242" y="66"/>
                                      <a:pt x="262" y="69"/>
                                      <a:pt x="281" y="75"/>
                                    </a:cubicBezTo>
                                    <a:cubicBezTo>
                                      <a:pt x="312" y="69"/>
                                      <a:pt x="343" y="64"/>
                                      <a:pt x="374" y="56"/>
                                    </a:cubicBezTo>
                                    <a:cubicBezTo>
                                      <a:pt x="412" y="46"/>
                                      <a:pt x="487" y="19"/>
                                      <a:pt x="487" y="19"/>
                                    </a:cubicBezTo>
                                    <a:cubicBezTo>
                                      <a:pt x="679" y="30"/>
                                      <a:pt x="803" y="58"/>
                                      <a:pt x="973" y="0"/>
                                    </a:cubicBezTo>
                                    <a:cubicBezTo>
                                      <a:pt x="1501" y="54"/>
                                      <a:pt x="841" y="0"/>
                                      <a:pt x="1328" y="0"/>
                                    </a:cubicBezTo>
                                    <a:cubicBezTo>
                                      <a:pt x="1360" y="0"/>
                                      <a:pt x="1390" y="17"/>
                                      <a:pt x="1422" y="19"/>
                                    </a:cubicBezTo>
                                    <a:cubicBezTo>
                                      <a:pt x="1509" y="24"/>
                                      <a:pt x="1597" y="19"/>
                                      <a:pt x="1684" y="1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20"/>
                            <wps:cNvSpPr>
                              <a:spLocks/>
                            </wps:cNvSpPr>
                            <wps:spPr bwMode="auto">
                              <a:xfrm rot="10800000">
                                <a:off x="6364" y="13383"/>
                                <a:ext cx="1701" cy="57"/>
                              </a:xfrm>
                              <a:custGeom>
                                <a:avLst/>
                                <a:gdLst>
                                  <a:gd name="T0" fmla="*/ 0 w 1684"/>
                                  <a:gd name="T1" fmla="*/ 0 h 75"/>
                                  <a:gd name="T2" fmla="*/ 187 w 1684"/>
                                  <a:gd name="T3" fmla="*/ 19 h 75"/>
                                  <a:gd name="T4" fmla="*/ 225 w 1684"/>
                                  <a:gd name="T5" fmla="*/ 56 h 75"/>
                                  <a:gd name="T6" fmla="*/ 281 w 1684"/>
                                  <a:gd name="T7" fmla="*/ 75 h 75"/>
                                  <a:gd name="T8" fmla="*/ 374 w 1684"/>
                                  <a:gd name="T9" fmla="*/ 56 h 75"/>
                                  <a:gd name="T10" fmla="*/ 487 w 1684"/>
                                  <a:gd name="T11" fmla="*/ 19 h 75"/>
                                  <a:gd name="T12" fmla="*/ 973 w 1684"/>
                                  <a:gd name="T13" fmla="*/ 0 h 75"/>
                                  <a:gd name="T14" fmla="*/ 1328 w 1684"/>
                                  <a:gd name="T15" fmla="*/ 0 h 75"/>
                                  <a:gd name="T16" fmla="*/ 1422 w 1684"/>
                                  <a:gd name="T17" fmla="*/ 19 h 75"/>
                                  <a:gd name="T18" fmla="*/ 1684 w 1684"/>
                                  <a:gd name="T19" fmla="*/ 1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684" h="75">
                                    <a:moveTo>
                                      <a:pt x="0" y="0"/>
                                    </a:moveTo>
                                    <a:cubicBezTo>
                                      <a:pt x="62" y="6"/>
                                      <a:pt x="126" y="4"/>
                                      <a:pt x="187" y="19"/>
                                    </a:cubicBezTo>
                                    <a:cubicBezTo>
                                      <a:pt x="204" y="23"/>
                                      <a:pt x="210" y="47"/>
                                      <a:pt x="225" y="56"/>
                                    </a:cubicBezTo>
                                    <a:cubicBezTo>
                                      <a:pt x="242" y="66"/>
                                      <a:pt x="262" y="69"/>
                                      <a:pt x="281" y="75"/>
                                    </a:cubicBezTo>
                                    <a:cubicBezTo>
                                      <a:pt x="312" y="69"/>
                                      <a:pt x="343" y="64"/>
                                      <a:pt x="374" y="56"/>
                                    </a:cubicBezTo>
                                    <a:cubicBezTo>
                                      <a:pt x="412" y="46"/>
                                      <a:pt x="487" y="19"/>
                                      <a:pt x="487" y="19"/>
                                    </a:cubicBezTo>
                                    <a:cubicBezTo>
                                      <a:pt x="679" y="30"/>
                                      <a:pt x="803" y="58"/>
                                      <a:pt x="973" y="0"/>
                                    </a:cubicBezTo>
                                    <a:cubicBezTo>
                                      <a:pt x="1501" y="54"/>
                                      <a:pt x="841" y="0"/>
                                      <a:pt x="1328" y="0"/>
                                    </a:cubicBezTo>
                                    <a:cubicBezTo>
                                      <a:pt x="1360" y="0"/>
                                      <a:pt x="1390" y="17"/>
                                      <a:pt x="1422" y="19"/>
                                    </a:cubicBezTo>
                                    <a:cubicBezTo>
                                      <a:pt x="1509" y="24"/>
                                      <a:pt x="1597" y="19"/>
                                      <a:pt x="1684" y="19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AutoShape 2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210" y="7484"/>
                                <a:ext cx="162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Rectangle 22" descr="Diagonal gestrichelt nach unten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08" y="4374"/>
                                <a:ext cx="108" cy="2268"/>
                              </a:xfrm>
                              <a:prstGeom prst="rect">
                                <a:avLst/>
                              </a:prstGeom>
                              <a:pattFill prst="dashDnDiag">
                                <a:fgClr>
                                  <a:srgbClr val="000000"/>
                                </a:fgClr>
                                <a:bgClr>
                                  <a:srgbClr val="000000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Rectangle 23" descr="Diagonal gestrichelt nach unten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15" y="4364"/>
                                <a:ext cx="108" cy="2268"/>
                              </a:xfrm>
                              <a:prstGeom prst="rect">
                                <a:avLst/>
                              </a:prstGeom>
                              <a:pattFill prst="dashDnDiag">
                                <a:fgClr>
                                  <a:srgbClr val="000000"/>
                                </a:fgClr>
                                <a:bgClr>
                                  <a:srgbClr val="000000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0" y="5415"/>
                                <a:ext cx="18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7357"/>
                              <a:ext cx="1505" cy="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337F0" w:rsidRPr="003C3FE6" w:rsidRDefault="00F337F0" w:rsidP="00F337F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3C3FE6">
                                  <w:rPr>
                                    <w:sz w:val="20"/>
                                  </w:rPr>
                                  <w:t>Filterrohr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g:grpSp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34" y="3541"/>
                            <a:ext cx="273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37F0" w:rsidRPr="0008717B" w:rsidRDefault="00F337F0" w:rsidP="00F337F0">
                              <w:pPr>
                                <w:jc w:val="center"/>
                                <w:rPr>
                                  <w:b/>
                                  <w:color w:val="996633"/>
                                  <w:sz w:val="20"/>
                                </w:rPr>
                              </w:pPr>
                              <w:r w:rsidRPr="0008717B">
                                <w:rPr>
                                  <w:b/>
                                  <w:color w:val="996633"/>
                                  <w:sz w:val="20"/>
                                </w:rPr>
                                <w:t xml:space="preserve">Auffüllung </w:t>
                              </w:r>
                              <w:r w:rsidR="004022E6" w:rsidRPr="0008717B">
                                <w:rPr>
                                  <w:b/>
                                  <w:color w:val="996633"/>
                                  <w:sz w:val="20"/>
                                </w:rPr>
                                <w:t>entsp. G</w:t>
                              </w:r>
                              <w:r w:rsidR="009B4849">
                                <w:rPr>
                                  <w:b/>
                                  <w:color w:val="996633"/>
                                  <w:sz w:val="20"/>
                                </w:rPr>
                                <w:t>elände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2.6pt;margin-top:.85pt;width:400.25pt;height:515.05pt;z-index:-251657216" coordorigin="1334,3465" coordsize="8005,1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qzejhAAAAmKAAAOAAAAZHJzL2Uyb0RvYy54bWzsXc1y47gRvqcq78BSVS6p8pogKZJSrWdr&#10;1x7vprJJtrLOA9AS9ZNIpELJI8+k8iy55DFy2xfL12gAAmRClj22xzNLHyyKbDWARv+jAX79ze1y&#10;Ebwrm/W8rs564quwF5TVqB7Pq+lZ729Xlyd5L1hvimpcLOqqPOu9L9e9b9789jdfb1fDMqpn9WJc&#10;NgGQVOvhdnXWm202q+Hp6Xo0K5fF+qt6VVZ4OKmbZbHB12Z6Om6KLbAvF6dRGKan27oZr5p6VK7X&#10;uHvBD3tvJP7JpBxt/jKZrMtNsDjroW8b+b+R/6/p/+mbr4vhtClWs/lIdaN4RC+WxbxCowbVRbEp&#10;gptmfgfVcj5q6nU92Xw1qpen9WQyH5VyDBiNCPdG831T36zkWKbD7XRlyATS7tHp0WhHf373UxPM&#10;x2e9uBdUxRJTJFsNIiLNdjUdAuL7ZvXz6qeGx4fLH+vRP9Z4fLr/nL5PGTi43v6pHgNdcbOpJWlu&#10;J82SUGDQwa2cgfdmBsrbTTDCzX6YxyLr94IRnqX9RIi4z3M0mmEi6XcijpNegMdxkppnb9Xv8zBU&#10;PxZhHAr66Wkx5JZlb1XveGjyixmlogOQ23SIn5sOUSLAmM54NDXSQTRgUpjRFENDiJYfjmaaEC0/&#10;fSghQEibEMmnJESeRI8lxN2fegkBFbTeSdn646Ts51mxKqXwrkmGFHelmqh/hWoqqumiDEDncbke&#10;QSn1f8c0lj/QErdmcQuq+nyGH5TfNk29nZXFGP1jBt+urB/QlzWE9V7564cD0BR8l4gso3aLoeY7&#10;kWSQAhJBMGBOzwzJiuGqWW++L+tlQBdnvQbjkOJdvPtxvWFQDUI4V8VmczlfLBT4arTpS/DJ9HzR&#10;EMC6mV7jMnhXQEVfyj/VogG5vh9WgaCfukHCvaiCLQbRj7jNdb2Yj6kzd9oN5Z9q1wFbzjcwUIv5&#10;8qwH5YI/JhVNwNtqLMm2KeYLvkbzi0rqRZ4E0i3r4eb2+haAdHldj99jbpqaDREMJy7of5RBCWxh&#10;h85663/eFE3ZCxZ/qDDFZLT0RaMvruVFJFLZoaCoRrMa/LPpqcvzDZu4m1Uzn87QhJA0r+pvoYwn&#10;czlNu+6oDoP3uZPPLgSZFoLLpizJtgcQCyUDP9TN/ENdbYpFMCsXC6I29RQStCcQxGrOE/pyJOfn&#10;MHakcQdZytO54/xcKZooT+VUW5w/umHOJ+7R3A6LPwbf063pWOnLK8zZZLmAH/H70yAMtoFIgFWy&#10;yg5GODCzQLdn40FXDB7C4UGFwRiwOAracUGgDdABXFBGBizKUh82zJcBE3EWe3qGiTZgUZ4IT9/g&#10;IxowESWJBxtsoQGL8jDxYCNzauBEOMg86IQ9BRhr6sPnTAN8Th8+ex4O9c+eijTr+9C5U5F5u2fP&#10;RexlEuHORRr6RmtPRhR7e+dMRpb3PegiZzIiH7rImYs88vFdZM9F7qFc5ExEBu5sF4nIngifnMJ0&#10;7LjJJhoUgxH9Ysa2D97ZbaXUAa6gjeGqh1L3ruo1ea+kG6B5rrRrCijSHR5gjJaApQ+K9g4DYzQE&#10;LH3ie4HBNAQsDf+9wGAJAh6QDrsXWHmzVxCvo8DVGMVxgxRqlOK4YQo1TnD/UZ1RIxXHDZWYmwgD&#10;7j0GOzGvBD9uqMSeEtwZKtNf8Rg5X/uRbdMLENleU4+kM0SsqS/JG5LGKJid9aTFoSfL+l15VUuY&#10;zV5khtZ2TxeVDcV40MFY2jZA6uf6cyWxGTgyJ4pOGkJ/KkgYEjlkMhWHIWEkFGQo4xJ/69D/DAkF&#10;fxgnNPtxOKGzFUp2H7yNQxsrjMaX0CPWnzxy6FmFMdeTrQH0pyIRqSPQPIKKPDgaZuQIyu8gGDOw&#10;dnR0W6NFvS6Zo+FNz6TQ04XkJIzWdoS0u638+8UGDtyHAx6+9KF1g6/Cw0eSRTnyD3HqWz15eOEf&#10;2t34gUgSEJtd+aSfkepgd149YZdePfncHHpwG6cKdlGtVLiOf45Q77lC2QTmgMQiEbnU3LtQNg+h&#10;UmQkG8ea63QiSoepR0ayTljoj1odMIoGi2FVU9DJAsV3EG8otUyRh0wU/msA1zf8LhqcXKZ5dpJc&#10;Jv2TQRbmJ6EYfDdIw2SQXFz+myRLJMPZfDwuqx/nVamTliI5Ll2h0qecbpRpy5cOkZ3uS90CGuhP&#10;VjE6lNvFzzJFKY0CPWsVvseG0ZBFCus/uygaHjgLnYmiIYYqiv5j88t/Z2U1+eV/v/ynJAvQLonE&#10;ks4TTfh7s0dJmLFt22VhdQwdJzlMrpQ5Y5y1yNmW4+gQGtHANohS9rLs+NgOGhIKGQbcoA2DXppg&#10;MI3Iy2/DZEcMPkzwOAymPKFIpg0TFJGBSingbemTHbHlKQXPbZjsgE2IrB0Vptw0h2yGB5UdrGWD&#10;dkxu2CxkqNbWLSds9o1Q2GQXUUwxeCsym/DentmUF2nsm0QyAoYY3p7ZxIe58PKWTX5vz2zyRyGC&#10;as8w7Qnw8ZcTKhOxPMicWNmLzJmAVPjY1YmVwartvOFEyiIUlKFpm04nWPZjc6YAeRcPMnsGRE75&#10;DyVLcEG70Lslt9CF3t5EChurK7A7u2GHUyntobc/TcOB41XkZBkoUDLZoMdE6lLCKFIntm8L1FVC&#10;AWtjPKhdqD66uZ6Pvis/2AF71OduCm1IOaTkEJBxIGEgY3YYSvanNWYXn/tN/WSgXHD5E40oo2UN&#10;OOZ9Gdbqu7Ce8m6qo3wXofuN0ed9GHsgyqUTv0PEaQCBtBBIYG6nnEeA1dTT7dCjrYFByCwiOLDW&#10;qAYxtBC16zRA6wZ0NzN5onvxizBSv5EsqPGLUCUTUtlVcxv296EkErFKYDgkEmHCI8gksU0DsMkP&#10;HkKcwt4RMZzZFMkA5g2394YAQ/3gIWSYsRZUSPbL20xvMwZYb+u2TEzYbN82zVFE/ouZOoMqG/Dt&#10;vkM8MukS2oiYi9P9xpwaRYrgsVpbUrcTVbbgShrLOPrjaUGnZBiJgCGX/dkZQg2gPxUgbPRxgMiK&#10;ETlgX5WoMCIQ86Gpn/H8Xc1LwSat40TJXeYHs/ylZX7I5eAolJaWZc1DIJWiCivPK64bgiVUdUOm&#10;kEECX71foUaI7YDzk6MjUZQDKcsTp0pJ60g0kWk2ikS1odFx6F7qZ71pClooP6+rCin1uuH1ch2h&#10;kjCg2IGqHpx0zpMUGByZfpQprbs5o3DwNn+bJydJlL49ScKLi5NvL8+Tk/QSVVQX8cX5+YVwc0ay&#10;FoPr7ZBIemzOyCHD6S4jxcUVoNc9KR1O4Oj0w8tVHpDy32dXsDA64jCf9Nyekl+DyWK++oH4kCin&#10;KuCyXFeyoRaH/RfNuZAqYtuczRHo+TkwbrCRwrxp5rKwCYnws96yHKOSpURtKF1JH02VyxwFjZEf&#10;SJh2zI/i17bC0fbaM0rK7GUMeZFW8f7HFdhwUZMIVZWUzed95TciV7jH5yKFYy1Zva9ddc3pj0oV&#10;ylV8wik5zV9tA6d7DwK0MbkjkcuakRY8drpKUCLtLiKMxyCKuOChBRFMloHqU2rjLiI4ZgYkyikb&#10;JKm112/4ywYKtSRtiOwkVZzJ6pqWHtkpKk+PnBQhsryeLjkZQg+VnAThgAuIWjqFqoDd8Kj64i6Z&#10;yNE1FBBxJKtC2lDZJPegskkuEpl3bqM5BSm7JtvZQNhUJyQ+Ytl0t4gFzdfluH4VOS7M9MfliViJ&#10;Ik8E4SC1u0sDcTDIIaz0ctDW7mlb9IoSDRl/s3pUwaTKXDgpEOhIDhyPT4FEKornJJwOvSOVtUTU&#10;LFUbtwnNKdEjZ4W7RKJ7MywRQmjZdzfu1iNSlkehz1UWQNqBo9DHpLLgk2kTxojihFNNOvRQd6l+&#10;GrAP6H2i0CdO7+VSGsUvTu/du0f1PkXqhHrEi+Ca9nJ1nPopi7z1XahjCas55n7Siz72WsgBOzxC&#10;ZTx018mpkIre3T2q8yJWaZg9RAPmbKhji3NIb0v8uyKue1kH/WfyIPFro+qr4iGX/CxvZlb2hoCv&#10;92ZOTEHArzuCdEolnFyRsw/AAnt0qLlXcv9rLdQhf2o/BJAJ+ycJASyff7c5qR8q8dSxLYsPhbed&#10;z8/aZhen2A5o5/PL7ROdz28WEeEmdiXlR1Sgs/2/esUl5eQzmGl9zNpw5/PLherO51dL/K6PzlFI&#10;5/PrAog26nQ+/ydZNbKc+UN7fy2wzuc/9rwIT9ofuQj2+XfV+RQHqFLhi3kxrStst52WWAad4+CN&#10;xQbwo1lwU23KijzU9uDALOQ+1Y70VNDhDYgL0lQXSZiYgTpMIUNKKQvOCOmFAr00e2QZ/96GlXGx&#10;nl1URASZO/tcSheeYFt6axH9rzYwBufdERIIzqsTkn6iUlUQkv3FtE5IhpbdQKr7489u6ITEOryE&#10;dtOykOyKfXgj7vNWTzh5JeSqyUbk2LXD2RNtI6IYZ5VII6ET1x4L8TLVPpeXyk45LNlV+9AZO+xS&#10;PPs5I1gYuMuvcn3lOT0afyFELGhVmJg35MKL3T7FCLXjkncFKqYP+jemvIakQlao0YVJIRbjv+vF&#10;aZyoE/Tl3jZGqIBpgcKqZnPY00nC00/bufhB5+q0o+h0s3XM3YOOb/N4+eCsOw6MzLw/J69bmrkf&#10;qiVbgTXRPdWMg4qUao65Kho86FHOlAyTnrin+NLPrr41I11CZhbd0PiBorJuF67amyx3htKBSqyt&#10;O0/I9oSwXMzSZjbfQrV7Q2XSv44Y0pejzqqKBjjkkEwGpCpSOzi0wwNTgfX1biGtbYWoW0jDGUPI&#10;mZgyNU/FW1c8B+epO5upfWFRlSR1C2lcwQS/oSueu6XDh7riOZChK57jZcZuIa1bSFOH1X7Zp1zR&#10;pvh9p1+m4B3X3hxz9XinHwebd04/J3dNXgvnWu6cWc/+lM7p75x+PuyyO5B1F9Wo/RVf0IGscMS7&#10;6jkcJuDse+h2zMiKQHdvDKSg5S7xz717Qrrqua56jo4xeFVnLjx89aOrnvu46jkk3fedfsQBT5Xp&#10;968Vp3SaCSf+Y7yuAg3uFou7xD92hnQxQLdrnl+x0u2aZ4eYVIRni1AXA6jT6+EQ4iB7+R4EOiOC&#10;Tlfsds2TmeG3I2h/GcfSSePjbnbvEv8ymOgS/13i/xMePdXFAFxM83J1pHSgxH7dMxfjqMz/M51y&#10;2HpqHA4G52MvskSfc2UKglI6uJgKgu6pIX2ZCmgu0IZv4nBsVwH9ghXQdLz7flUocfOr29aCvV9c&#10;Gp3ghLK9aFfXjkYRzpGjVbVHF48+994v54jb1/xK0q6Y0yrmJKV5R0he4wZJvA+b14WTO0fdSvEh&#10;zd8JCb/et9tf8LT7C6i4/44PJDX18/pA1g4DHH7Ono+UAzcjmuOUoc7zoY0T5vVar/akZ5TCT4fT&#10;ZvXzS+0Do/ML7yh4efJfe+XOk+9sNyc9ZzGfeWXl8vu06V1qbpxj/lHejdngove3mBvwmA7sePky&#10;YlkmafcqveNepWcOfXugJwgF7HsdPR4d+97K9Yo2EF8eehH9yysJs1l0d0wGFAck8oWUhMCbDGTS&#10;NYZ9c0OgKKN3qZCSoJMwP0pJOLG4s92z2z9XNsFivqTKbvrjKfC9E9aYWXoJp4xJkYXRnwffYikX&#10;c4mnPonoVTWJ3uRe0dtOYZ1hN6ZNsZrNRxfFprC/43q7GpZRPasX47J5838BAAAA//8DAFBLAwQU&#10;AAYACAAAACEA50igruAAAAAJAQAADwAAAGRycy9kb3ducmV2LnhtbEyPQUvDQBCF74L/YRnBW7tJ&#10;Q2yN2ZRS1FMRbAXxts1Ok9DsbMhuk/TfO57s8c17vPlevp5sKwbsfeNIQTyPQCCVzjRUKfg6vM1W&#10;IHzQZHTrCBVc0cO6uL/LdWbcSJ847EMluIR8phXUIXSZlL6s0Wo/dx0SeyfXWx1Y9pU0vR653LZy&#10;EUVP0uqG+EOtO9zWWJ73F6vgfdTjJolfh935tL3+HNKP712MSj0+TJsXEAGn8B+GP3xGh4KZju5C&#10;xotWwSxdcJLvSxBsL5/TBMSRdZTEK5BFLm8XFL8AAAD//wMAUEsBAi0AFAAGAAgAAAAhALaDOJL+&#10;AAAA4QEAABMAAAAAAAAAAAAAAAAAAAAAAFtDb250ZW50X1R5cGVzXS54bWxQSwECLQAUAAYACAAA&#10;ACEAOP0h/9YAAACUAQAACwAAAAAAAAAAAAAAAAAvAQAAX3JlbHMvLnJlbHNQSwECLQAUAAYACAAA&#10;ACEA3yas3o4QAAAJigAADgAAAAAAAAAAAAAAAAAuAgAAZHJzL2Uyb0RvYy54bWxQSwECLQAUAAYA&#10;CAAAACEA50igruAAAAAJAQAADwAAAAAAAAAAAAAAAADoEgAAZHJzL2Rvd25yZXYueG1sUEsFBgAA&#10;AAAEAAQA8wAAAPUTAAAAAA==&#10;">
                <v:group id="Group 3" o:spid="_x0000_s1027" style="position:absolute;left:2410;top:3465;width:6929;height:10301" coordorigin="2410,3465" coordsize="6929,1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4" o:spid="_x0000_s1028" style="position:absolute;left:2410;top:3465;width:6842;height:10301" coordorigin="2410,3465" coordsize="6842,10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5" o:spid="_x0000_s1029" alt="5%" style="position:absolute;left:5092;top:4177;width:1474;height:9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mSH8MA&#10;AADaAAAADwAAAGRycy9kb3ducmV2LnhtbESPQWsCMRSE7wX/Q3hCbzVrRZHVKCoKFaTgquDxsXnu&#10;Lm5etknU9d+bQqHHYWa+Yabz1tTiTs5XlhX0ewkI4tzqigsFx8PmYwzCB2SNtWVS8CQP81nnbYqp&#10;tg/e0z0LhYgQ9ikqKENoUil9XpJB37MNcfQu1hkMUbpCaoePCDe1/EySkTRYcVwosaFVSfk1uxkF&#10;N738Pq9/trvMDHlwPa2Gm4NrlHrvtosJiEBt+A//tb+0ghH8Xok3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mSH8MAAADaAAAADwAAAAAAAAAAAAAAAACYAgAAZHJzL2Rv&#10;d25yZXYueG1sUEsFBgAAAAAEAAQA9QAAAIgDAAAAAA==&#10;">
                      <v:fill r:id="rId7" o:title="" type="pattern"/>
                      <v:textbox style="layout-flow:vertical;mso-layout-flow-alt:bottom-to-top" inset="0,0,0,60mm">
                        <w:txbxContent>
                          <w:p w:rsidR="00F337F0" w:rsidRPr="007D0357" w:rsidRDefault="00F337F0" w:rsidP="00F337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D0357">
                              <w:rPr>
                                <w:sz w:val="18"/>
                                <w:szCs w:val="18"/>
                              </w:rPr>
                              <w:t>Filterkies</w:t>
                            </w:r>
                          </w:p>
                        </w:txbxContent>
                      </v:textbox>
                    </v:rect>
                    <v:shape id="Freeform 6" o:spid="_x0000_s1030" alt="Horizontal hell" style="position:absolute;left:5083;top:3976;width:1482;height:2860;visibility:visible;mso-wrap-style:square;v-text-anchor:top" coordsize="1482,2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cN8MMA&#10;AADaAAAADwAAAGRycy9kb3ducmV2LnhtbESPQWvCQBSE70L/w/IKvZlNW1GJbkJbKLQHBdMGPD6z&#10;zyQ0+zZktyb+e1cQPA4z8w2zzkbTihP1rrGs4DmKQRCXVjdcKfj9+ZwuQTiPrLG1TArO5CBLHyZr&#10;TLQdeEen3FciQNglqKD2vkukdGVNBl1kO+LgHW1v0AfZV1L3OAS4aeVLHM+lwYbDQo0dfdRU/uX/&#10;RsF+zLeDxxlVr8VxU7xv+Ts/sFJPj+PbCoSn0d/Dt/aXVrCA65VwA2R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cN8MMAAADaAAAADwAAAAAAAAAAAAAAAACYAgAAZHJzL2Rv&#10;d25yZXYueG1sUEsFBgAAAAAEAAQA9QAAAIgDAAAAAA==&#10;" path="m,l1482,32r,2730l1373,2841r-129,-37l1097,2766r-91,38l675,2776r-293,84l235,2785r-110,37l8,2773,,xe" fillcolor="black">
                      <v:fill r:id="rId8" o:title="" type="pattern"/>
                      <v:path arrowok="t" o:connecttype="custom" o:connectlocs="0,0;1482,32;1482,2762;1373,2841;1244,2804;1097,2766;1006,2804;675,2776;382,2860;235,2785;125,2822;8,2773;0,0" o:connectangles="0,0,0,0,0,0,0,0,0,0,0,0,0"/>
                    </v:shape>
                    <v:rect id="Rectangle 7" o:spid="_x0000_s1031" style="position:absolute;left:5415;top:4189;width:803;height:9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5PQ7sA&#10;AADaAAAADwAAAGRycy9kb3ducmV2LnhtbERPSwrCMBDdC94hjODOpnUhUo0iguhG/B5gaMa22kxq&#10;E2u9vVkILh/vP192phItNa60rCCJYhDEmdUl5wqul81oCsJ5ZI2VZVLwIQfLRb83x1TbN5+oPftc&#10;hBB2KSoovK9TKV1WkEEX2Zo4cDfbGPQBNrnUDb5DuKnkOI4n0mDJoaHAmtYFZY/zyyiIP9vtMx/v&#10;PO8PbcfJPTnSpVJqOOhWMxCeOv8X/9w7rSBsDVfCDZCL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q+T0O7AAAA2gAAAA8AAAAAAAAAAAAAAAAAmAIAAGRycy9kb3ducmV2Lnht&#10;bFBLBQYAAAAABAAEAPUAAACAAwAAAAA=&#10;" stroked="f">
                      <v:textbox style="layout-flow:vertical;mso-layout-flow-alt:bottom-to-top" inset="0,0,0,20mm">
                        <w:txbxContent>
                          <w:p w:rsidR="00F337F0" w:rsidRPr="00832E09" w:rsidRDefault="00F337F0" w:rsidP="00F337F0">
                            <w:pPr>
                              <w:spacing w:before="24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hydraulisch </w:t>
                            </w:r>
                            <w:r w:rsidR="00E74EE1">
                              <w:rPr>
                                <w:sz w:val="20"/>
                              </w:rPr>
                              <w:t>bindend</w:t>
                            </w:r>
                            <w:r w:rsidR="00492AC4">
                              <w:rPr>
                                <w:sz w:val="20"/>
                              </w:rPr>
                              <w:t>es</w:t>
                            </w:r>
                            <w:r>
                              <w:rPr>
                                <w:sz w:val="20"/>
                              </w:rPr>
                              <w:t xml:space="preserve"> Material (z.B. BFA, Dämmer, </w:t>
                            </w:r>
                            <w:r w:rsidR="0018418D">
                              <w:rPr>
                                <w:sz w:val="20"/>
                              </w:rPr>
                              <w:t>Zement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v:textbox>
                    </v:rect>
                    <v:shape id="Freeform 8" o:spid="_x0000_s1032" alt="Krähenfüße" style="position:absolute;left:4072;top:3465;width:3487;height:904;visibility:visible;mso-wrap-style:square;v-text-anchor:top" coordsize="2621,9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56ksUA&#10;AADaAAAADwAAAGRycy9kb3ducmV2LnhtbESPT2sCMRTE7wW/Q3hCL0WztlB0NUoRWkotUv8dvD02&#10;z2Tp5mXZZN3ttzeFQo/DzPyGWax6V4krNaH0rGAyzkAQF16XbBQcD6+jKYgQkTVWnknBDwVYLQd3&#10;C8y173hH1300IkE45KjAxljnUobCksMw9jVx8i6+cRiTbIzUDXYJ7ir5mGXP0mHJacFiTWtLxfe+&#10;dQpa+1V8ePfQmTfzeWqnT6fteVMpdT/sX+YgIvXxP/zXftcKZvB7Jd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3nqSxQAAANoAAAAPAAAAAAAAAAAAAAAAAJgCAABkcnMv&#10;ZG93bnJldi54bWxQSwUGAAAAAAQABAD1AAAAigMAAAAA&#10;" path="m22,42v234,79,-22,,598,c695,42,770,55,845,61v6,19,-1,53,18,56c902,122,937,84,976,79v50,-6,99,-12,149,-18c1306,,1047,71,1237,79v131,6,262,-12,393,-18c1717,67,1804,79,1892,79v319,,-101,-29,168,-37c2247,36,2434,42,2621,42l1615,904r-601,l166,186e" fillcolor="black">
                      <v:fill r:id="rId9" o:title="" type="pattern"/>
                      <v:path arrowok="t" o:connecttype="custom" o:connectlocs="29,42;825,42;1124,61;1148,117;1298,79;1497,61;1646,79;2169,61;2517,79;2741,42;3487,42;2149,904;1349,904;221,186" o:connectangles="0,0,0,0,0,0,0,0,0,0,0,0,0,0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33" type="#_x0000_t32" style="position:absolute;left:3345;top:4364;width:472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    <v:shape id="AutoShape 10" o:spid="_x0000_s1034" type="#_x0000_t32" style="position:absolute;left:7834;top:3509;width:0;height:8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IMz8IAAADbAAAADwAAAGRycy9kb3ducmV2LnhtbERPTWvCQBC9C/0PyxR6MxuFhpBmlVKq&#10;2ItQbanHMTtNgtnZsLvG9N+7BcHbPN7nlMvRdGIg51vLCmZJCoK4srrlWsHXfjXNQfiArLGzTAr+&#10;yMNy8TApsdD2wp807EItYgj7AhU0IfSFlL5qyKBPbE8cuV/rDIYIXS21w0sMN52cp2kmDbYcGxrs&#10;6a2h6rQ7GwUf63U+yG57+lk9Z++Ojpu2+j4o9fQ4vr6ACDSGu/jm3ug4fwb/v8QD5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IMz8IAAADbAAAADwAAAAAAAAAAAAAA&#10;AAChAgAAZHJzL2Rvd25yZXYueG1sUEsFBgAAAAAEAAQA+QAAAJADAAAAAA==&#10;">
                      <v:stroke startarrow="block" endarrow="block"/>
                    </v:shape>
                    <v:shape id="Freeform 11" o:spid="_x0000_s1035" style="position:absolute;left:7568;top:3469;width:1684;height:57;rotation:180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2+esIA&#10;AADbAAAADwAAAGRycy9kb3ducmV2LnhtbERP32vCMBB+H/g/hBP2MmZiYUM6o4xCYS8b6ER8PJpb&#10;U2wutYm2/e/NYLC3+/h+3no7ulbcqA+NZw3LhQJBXHnTcK3h8F0+r0CEiGyw9UwaJgqw3cwe1pgb&#10;P/CObvtYixTCIUcNNsYulzJUlhyGhe+IE/fje4cxwb6WpschhbtWZkq9SocNpwaLHRWWqvP+6jS4&#10;8nOavo6n88Ur+/JkD5O5qkLrx/n4/gYi0hj/xX/uD5PmZ/D7Sz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b56wgAAANsAAAAPAAAAAAAAAAAAAAAAAJgCAABkcnMvZG93&#10;bnJldi54bWxQSwUGAAAAAAQABAD1AAAAhwMAAAAA&#10;" path="m,c62,6,126,4,187,19v17,4,23,28,38,37c242,66,262,69,281,75v31,-6,62,-11,93,-19c412,46,487,19,487,19,679,30,803,58,973,v528,54,-132,,355,c1360,,1390,17,1422,19v87,5,175,,262,e" filled="f">
                      <v:path arrowok="t" o:connecttype="custom" o:connectlocs="0,0;187,14;225,43;281,57;374,43;487,14;973,0;1328,0;1422,14;1684,14" o:connectangles="0,0,0,0,0,0,0,0,0,0"/>
                    </v:shape>
                    <v:shape id="Freeform 12" o:spid="_x0000_s1036" style="position:absolute;left:2410;top:3507;width:1684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VMJL0A&#10;AADbAAAADwAAAGRycy9kb3ducmV2LnhtbERPyQrCMBC9C/5DGMGbpi64VKOIIIgnt4PHoRnbYjOp&#10;TdT690YQvM3jrTNf1qYQT6pcbllBrxuBIE6szjlVcD5tOhMQziNrLCyTgjc5WC6ajTnG2r74QM+j&#10;T0UIYRejgsz7MpbSJRkZdF1bEgfuaiuDPsAqlbrCVwg3hexH0UgazDk0ZFjSOqPkdnwYBff3MM1d&#10;74S7emynwyle9he9VardqlczEJ5q/xf/3Fsd5g/g+0s4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vVMJL0AAADbAAAADwAAAAAAAAAAAAAAAACYAgAAZHJzL2Rvd25yZXYu&#10;eG1sUEsFBgAAAAAEAAQA9QAAAIIDAAAAAA==&#10;" path="m,c62,6,126,4,187,19v17,4,23,28,38,37c242,66,262,69,281,75v31,-6,62,-11,93,-19c412,46,487,19,487,19,679,30,803,58,973,v528,54,-132,,355,c1360,,1390,17,1422,19v87,5,175,,262,e" filled="f">
                      <v:path arrowok="t" o:connecttype="custom" o:connectlocs="0,0;187,14;225,43;281,57;374,43;487,14;973,0;1328,0;1422,14;1684,14" o:connectangles="0,0,0,0,0,0,0,0,0,0"/>
                    </v:shape>
                    <v:rect id="Rectangle 13" o:spid="_x0000_s1037" alt="Diagonal gestrichelt nach unten" style="position:absolute;left:6105;top:6642;width:113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jqXsEA&#10;AADbAAAADwAAAGRycy9kb3ducmV2LnhtbERPTWvCQBC9C/0Pywi96UaRUFJXiZVCwFOs2OuYHZNg&#10;djbsrpr8+26h0Ns83uest4PpxIOcby0rWMwTEMSV1S3XCk5fn7M3ED4ga+wsk4KRPGw3L5M1Zto+&#10;uaTHMdQihrDPUEETQp9J6auGDPq57Ykjd7XOYIjQ1VI7fMZw08llkqTSYMuxocGePhqqbse7UbC8&#10;5KvUHc5lfihwX3yPZTqedkq9Tof8HUSgIfyL/9yFjvNX8PtLPE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Y6l7BAAAA2wAAAA8AAAAAAAAAAAAAAAAAmAIAAGRycy9kb3du&#10;cmV2LnhtbFBLBQYAAAAABAAEAPUAAACGAwAAAAA=&#10;" fillcolor="black">
                      <v:fill r:id="rId10" o:title="" type="pattern"/>
                    </v:rect>
                    <v:rect id="Rectangle 14" o:spid="_x0000_s1038" alt="Diagonal gestrichelt nach unten" style="position:absolute;left:5409;top:6649;width:113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PxcIA&#10;AADbAAAADwAAAGRycy9kb3ducmV2LnhtbERPTWvCQBC9C/0PyxS86aZSQ4mukrYUAp6iob1Os2MS&#10;mp0Nu1tN/r0rFHqbx/uc7X40vbiQ851lBU/LBARxbXXHjYLq9LF4AeEDssbeMimYyMN+9zDbYqbt&#10;lUu6HEMjYgj7DBW0IQyZlL5uyaBf2oE4cmfrDIYIXSO1w2sMN71cJUkqDXYcG1oc6K2l+uf4axSs&#10;vvPn1B0+y/xQ4HvxNZXpVL0qNX8c8w2IQGP4F/+5Cx3nr+H+SzxA7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E/FwgAAANsAAAAPAAAAAAAAAAAAAAAAAJgCAABkcnMvZG93&#10;bnJldi54bWxQSwUGAAAAAAQABAD1AAAAhwMAAAAA&#10;" fillcolor="black">
                      <v:fill r:id="rId10" o:title="" type="pattern"/>
                    </v:rect>
                    <v:shape id="AutoShape 15" o:spid="_x0000_s1039" type="#_x0000_t32" style="position:absolute;left:2458;top:8200;width:23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oLnL8AAADbAAAADwAAAGRycy9kb3ducmV2LnhtbERPTYvCMBC9C/sfwgjeNK1C3a1GWQVh&#10;wZPGy96GZratNpPSRK3/fiMI3ubxPme57m0jbtT52rGCdJKAIC6cqblUcNK78ScIH5ANNo5JwYM8&#10;rFcfgyXmxt35QLdjKEUMYZ+jgiqENpfSFxVZ9BPXEkfuz3UWQ4RdKU2H9xhuGzlNkkxarDk2VNjS&#10;tqLicrxaBV/nDeu52afnX5MGLXUyy/RFqdGw/16ACNSHt/jl/jFxfgbPX+IBcvU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woLnL8AAADbAAAADwAAAAAAAAAAAAAAAACh&#10;AgAAZHJzL2Rvd25yZXYueG1sUEsFBgAAAAAEAAQA+QAAAI0DAAAAAA==&#10;" strokecolor="blue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6" o:spid="_x0000_s1040" type="#_x0000_t5" style="position:absolute;left:3118;top:8011;width:227;height:17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YW1cEA&#10;AADbAAAADwAAAGRycy9kb3ducmV2LnhtbERPS4vCMBC+C/sfwix4EU314KMaZVkQZUFwXdHr0Ixt&#10;aTMpSdTuvzeC4G0+vucsVq2pxY2cLy0rGA4SEMSZ1SXnCo5/6/4UhA/IGmvLpOCfPKyWH50Fptre&#10;+Zduh5CLGMI+RQVFCE0qpc8KMugHtiGO3MU6gyFCl0vt8B7DTS1HSTKWBkuODQU29F1QVh2uRkF1&#10;ofMpGV9nP+XObXvTPVc42ijV/Wy/5iACteEtfrm3Os6fwPOXe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GFtXBAAAA2wAAAA8AAAAAAAAAAAAAAAAAmAIAAGRycy9kb3du&#10;cmV2LnhtbFBLBQYAAAAABAAEAPUAAACGAwAAAAA=&#10;" fillcolor="blue" strokecolor="blue"/>
                    <v:rect id="Rectangle 17" o:spid="_x0000_s1041" style="position:absolute;left:5025;top:13430;width:1608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/>
                    <v:shape id="Freeform 18" o:spid="_x0000_s1042" style="position:absolute;left:2965;top:13421;width:1701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17zr0A&#10;AADbAAAADwAAAGRycy9kb3ducmV2LnhtbERPSwrCMBDdC94hjOBOU0XUVqOIIIgrfwuXQzO2xWZS&#10;m6j19kYQ3M3jfWe+bEwpnlS7wrKCQT8CQZxaXXCm4Hza9KYgnEfWWFomBW9ysFy0W3NMtH3xgZ5H&#10;n4kQwi5BBbn3VSKlS3My6Pq2Ig7c1dYGfYB1JnWNrxBuSjmMorE0WHBoyLGidU7p7fgwCu7vUVa4&#10;wQl3zcTGoxgv+4veKtXtNKsZCE+N/4t/7q0O82P4/hIOkI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x17zr0AAADbAAAADwAAAAAAAAAAAAAAAACYAgAAZHJzL2Rvd25yZXYu&#10;eG1sUEsFBgAAAAAEAAQA9QAAAIIDAAAAAA==&#10;" path="m,c62,6,126,4,187,19v17,4,23,28,38,37c242,66,262,69,281,75v31,-6,62,-11,93,-19c412,46,487,19,487,19,679,30,803,58,973,v528,54,-132,,355,c1360,,1390,17,1422,19v87,5,175,,262,e" filled="f">
                      <v:path arrowok="t" o:connecttype="custom" o:connectlocs="0,0;189,14;227,43;284,57;378,43;492,14;983,0;1341,0;1436,14;1701,14" o:connectangles="0,0,0,0,0,0,0,0,0,0"/>
                    </v:shape>
                    <v:shape id="Freeform 19" o:spid="_x0000_s1043" style="position:absolute;left:4655;top:13421;width:1701;height:57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Y7rwA&#10;AADbAAAADwAAAGRycy9kb3ducmV2LnhtbERPyQrCMBC9C/5DGMGbpoq41KYigiCe3A4eh2Zsi82k&#10;NlHr35uD4PHx9mTVmkq8qHGlZQWjYQSCOLO65FzB5bwdzEE4j6yxskwKPuRglXY7CcbavvlIr5PP&#10;RQhhF6OCwvs6ltJlBRl0Q1sTB+5mG4M+wCaXusF3CDeVHEfRVBosOTQUWNOmoOx+ehoFj88kL93o&#10;jPt2ZheTBV4PV71Tqt9r10sQnlr/F//cO61gHNaHL+EHy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SxjuvAAAANsAAAAPAAAAAAAAAAAAAAAAAJgCAABkcnMvZG93bnJldi54&#10;bWxQSwUGAAAAAAQABAD1AAAAgQMAAAAA&#10;" path="m,c62,6,126,4,187,19v17,4,23,28,38,37c242,66,262,69,281,75v31,-6,62,-11,93,-19c412,46,487,19,487,19,679,30,803,58,973,v528,54,-132,,355,c1360,,1390,17,1422,19v87,5,175,,262,e" filled="f">
                      <v:path arrowok="t" o:connecttype="custom" o:connectlocs="0,0;189,14;227,43;284,57;378,43;492,14;983,0;1341,0;1436,14;1701,14" o:connectangles="0,0,0,0,0,0,0,0,0,0"/>
                    </v:shape>
                    <v:shape id="Freeform 20" o:spid="_x0000_s1044" style="position:absolute;left:6364;top:13383;width:1701;height:57;rotation:180;visibility:visible;mso-wrap-style:square;v-text-anchor:top" coordsize="168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qsMMA&#10;AADbAAAADwAAAGRycy9kb3ducmV2LnhtbESPT4vCMBTE78J+h/AW9iJroqBINcoiCF5c8A+yx0fz&#10;bIrNS7eJ2n57Iwgeh5n5DTNftq4SN2pC6VnDcKBAEOfelFxoOB7W31MQISIbrDyTho4CLBcfvTlm&#10;xt95R7d9LESCcMhQg42xzqQMuSWHYeBr4uSdfeMwJtkU0jR4T3BXyZFSE+mw5LRgsaaVpfyyvzoN&#10;br3tut/T3+XfKzvu22Nnrmql9ddn+zMDEamN7/CrvTEaRkN4fk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PqsMMAAADbAAAADwAAAAAAAAAAAAAAAACYAgAAZHJzL2Rv&#10;d25yZXYueG1sUEsFBgAAAAAEAAQA9QAAAIgDAAAAAA==&#10;" path="m,c62,6,126,4,187,19v17,4,23,28,38,37c242,66,262,69,281,75v31,-6,62,-11,93,-19c412,46,487,19,487,19,679,30,803,58,973,v528,54,-132,,355,c1360,,1390,17,1422,19v87,5,175,,262,e" filled="f">
                      <v:path arrowok="t" o:connecttype="custom" o:connectlocs="0,0;189,14;227,43;284,57;378,43;492,14;983,0;1341,0;1436,14;1701,14" o:connectangles="0,0,0,0,0,0,0,0,0,0"/>
                    </v:shape>
                    <v:shape id="AutoShape 21" o:spid="_x0000_s1045" type="#_x0000_t32" style="position:absolute;left:6210;top:7484;width:162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    <v:rect id="Rectangle 22" o:spid="_x0000_s1046" alt="Diagonal gestrichelt nach unten" style="position:absolute;left:6108;top:4374;width:10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0DsMA&#10;AADbAAAADwAAAGRycy9kb3ducmV2LnhtbESPQWvCQBSE7wX/w/IEb3WjgtToKioV7a2JHjw+ss8k&#10;mH0bdrcm/nu3UOhxmJlvmNWmN414kPO1ZQWTcQKCuLC65lLB5Xx4/wDhA7LGxjIpeJKHzXrwtsJU&#10;244zeuShFBHCPkUFVQhtKqUvKjLox7Yljt7NOoMhSldK7bCLcNPIaZLMpcGa40KFLe0rKu75j1Gw&#10;OF7c+XOBO9s1X9eszp63+Xeu1GjYb5cgAvXhP/zXPmkF0xn8fok/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e0DsMAAADbAAAADwAAAAAAAAAAAAAAAACYAgAAZHJzL2Rv&#10;d25yZXYueG1sUEsFBgAAAAAEAAQA9QAAAIgDAAAAAA==&#10;" fillcolor="black">
                      <v:fill r:id="rId10" o:title="" color2="black" type="pattern"/>
                    </v:rect>
                    <v:rect id="Rectangle 23" o:spid="_x0000_s1047" alt="Diagonal gestrichelt nach unten" style="position:absolute;left:5415;top:4364;width:10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sesMA&#10;AADbAAAADwAAAGRycy9kb3ducmV2LnhtbESPQWvCQBSE7wX/w/IEb3WjiNToKioV7a2JHjw+ss8k&#10;mH0bdrcm/nu3UOhxmJlvmNWmN414kPO1ZQWTcQKCuLC65lLB5Xx4/wDhA7LGxjIpeJKHzXrwtsJU&#10;244zeuShFBHCPkUFVQhtKqUvKjLox7Yljt7NOoMhSldK7bCLcNPIaZLMpcGa40KFLe0rKu75j1Gw&#10;OF7c+XOBO9s1X9eszp63+Xeu1GjYb5cgAvXhP/zXPmkF0xn8fok/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sesMAAADbAAAADwAAAAAAAAAAAAAAAACYAgAAZHJzL2Rv&#10;d25yZXYueG1sUEsFBgAAAAAEAAQA9QAAAIgDAAAAAA==&#10;" fillcolor="black">
                      <v:fill r:id="rId10" o:title="" color2="black" type="pattern"/>
                    </v:rect>
                    <v:shape id="AutoShape 24" o:spid="_x0000_s1048" type="#_x0000_t32" style="position:absolute;left:6150;top:5415;width:18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</v:group>
                  <v:rect id="_x0000_s1049" style="position:absolute;left:7834;top:7357;width:150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1RmsUA&#10;AADbAAAADwAAAGRycy9kb3ducmV2LnhtbESPQWvCQBSE74X+h+UVvBTdNAexMWsohUAPghh7aG+P&#10;7DMbm30bslsT/fVuoeBxmJlvmLyYbCfONPjWsYKXRQKCuHa65UbB56Gcr0D4gKyxc0wKLuSh2Dw+&#10;5JhpN/KezlVoRISwz1CBCaHPpPS1IYt+4Xri6B3dYDFEOTRSDzhGuO1kmiRLabHluGCwp3dD9U/1&#10;axWUu6+W+Cr3z6+r0Z3q9Lsy216p2dP0tgYRaAr38H/7QytIl/D3Jf4A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3VGaxQAAANsAAAAPAAAAAAAAAAAAAAAAAJgCAABkcnMv&#10;ZG93bnJldi54bWxQSwUGAAAAAAQABAD1AAAAigMAAAAA&#10;" filled="f" stroked="f">
                    <v:textbox style="mso-fit-shape-to-text:t" inset="0,0,0,0">
                      <w:txbxContent>
                        <w:p w:rsidR="00F337F0" w:rsidRPr="003C3FE6" w:rsidRDefault="00F337F0" w:rsidP="00F337F0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3C3FE6">
                            <w:rPr>
                              <w:sz w:val="20"/>
                            </w:rPr>
                            <w:t>Filterrohr</w:t>
                          </w:r>
                        </w:p>
                      </w:txbxContent>
                    </v:textbox>
                  </v:rect>
                </v:group>
                <v:rect id="Rectangle 26" o:spid="_x0000_s1050" style="position:absolute;left:1334;top:3541;width:273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KEvsEA&#10;AADbAAAADwAAAGRycy9kb3ducmV2LnhtbESPQWsCMRSE7wX/Q3hCbzWrh7asRhG16LVbxetj89ys&#10;Ji/LJmrqr28KhR6HmfmGmS2Ss+JGfWg9KxiPChDEtdctNwr2Xx8v7yBCRNZoPZOCbwqwmA+eZlhq&#10;f+dPulWxERnCoUQFJsaulDLUhhyGke+Is3fyvcOYZd9I3eM9w52Vk6J4lQ5bzgsGO1oZqi/V1SnY&#10;jteb7iwfFW5tpOvBpNoek1LPw7ScgoiU4n/4r73TCiZv8Psl/wA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yhL7BAAAA2wAAAA8AAAAAAAAAAAAAAAAAmAIAAGRycy9kb3du&#10;cmV2LnhtbFBLBQYAAAAABAAEAPUAAACGAwAAAAA=&#10;" stroked="f">
                  <v:textbox inset="0,0,0,0">
                    <w:txbxContent>
                      <w:p w:rsidR="00F337F0" w:rsidRPr="0008717B" w:rsidRDefault="00F337F0" w:rsidP="00F337F0">
                        <w:pPr>
                          <w:jc w:val="center"/>
                          <w:rPr>
                            <w:b/>
                            <w:color w:val="996633"/>
                            <w:sz w:val="20"/>
                          </w:rPr>
                        </w:pPr>
                        <w:r w:rsidRPr="0008717B">
                          <w:rPr>
                            <w:b/>
                            <w:color w:val="996633"/>
                            <w:sz w:val="20"/>
                          </w:rPr>
                          <w:t xml:space="preserve">Auffüllung </w:t>
                        </w:r>
                        <w:r w:rsidR="004022E6" w:rsidRPr="0008717B">
                          <w:rPr>
                            <w:b/>
                            <w:color w:val="996633"/>
                            <w:sz w:val="20"/>
                          </w:rPr>
                          <w:t>entsp. G</w:t>
                        </w:r>
                        <w:r w:rsidR="009B4849">
                          <w:rPr>
                            <w:b/>
                            <w:color w:val="996633"/>
                            <w:sz w:val="20"/>
                          </w:rPr>
                          <w:t>elände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428C8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339C5B1" wp14:editId="4A61F4E3">
                <wp:simplePos x="0" y="0"/>
                <wp:positionH relativeFrom="column">
                  <wp:posOffset>1700530</wp:posOffset>
                </wp:positionH>
                <wp:positionV relativeFrom="paragraph">
                  <wp:posOffset>39370</wp:posOffset>
                </wp:positionV>
                <wp:extent cx="2221230" cy="374650"/>
                <wp:effectExtent l="0" t="0" r="26670" b="25400"/>
                <wp:wrapNone/>
                <wp:docPr id="30" name="Trapezoi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221230" cy="374650"/>
                        </a:xfrm>
                        <a:prstGeom prst="trapezoid">
                          <a:avLst>
                            <a:gd name="adj" fmla="val 62773"/>
                          </a:avLst>
                        </a:prstGeom>
                        <a:pattFill prst="divot">
                          <a:fgClr>
                            <a:schemeClr val="accent6">
                              <a:lumMod val="5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31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rapezoid 30" o:spid="_x0000_s1026" style="position:absolute;margin-left:133.9pt;margin-top:3.1pt;width:174.9pt;height:29.5pt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21230,374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B/l3AIAAIoGAAAOAAAAZHJzL2Uyb0RvYy54bWysVVlPGzEQfq/U/2D5vexBjjZigyIQVSUK&#10;qNDy7HjtxJXX49rOAb++Y+9BSmkroeZh5fGMv5n55sjJ6b7RZCucV2AqWhzllAjDoVZmVdGvdxfv&#10;3lPiAzM102BERR+Ep6fzt29OdnYmSliDroUjCGL8bGcrug7BzrLM87VomD8CKwwqJbiGBRTdKqsd&#10;2yF6o7MyzyfZDlxtHXDhPd6et0o6T/hSCh6upfQiEF1RjC2kr0vfZfxm8xM2Wzlm14p3YbBXRNEw&#10;ZdDpAHXOAiMbp36DahR34EGGIw5NBlIqLlIOmE2RP8vmds2sSLkgOd4ONPn/B8uvtjeOqLqix0iP&#10;YQ3W6A7pEI+gaoJ3SNDO+hna3dob10kejzHbvXQNkVrZb1j7lD9mRPaJ3oeBXrEPhONlWZZFGd1w&#10;1B1PR5Nxgs9anIhnnQ8fBTQkHioa+kASNNte+pA4rrtAWf2dEtlorNiWaTIpp9PjGDAidsZ46jET&#10;PgvhQmnd4ddqCyFhy9WZThmlxhMoEESsKONcmDBJNnrTfIa6vR/n+OtcDU+S4wFp+QfI5aroHnYW&#10;McYurhijNmSH9BTTcfLqQas6xhx1g6vXRneAhm61wZBjddt6plN40KIN44uQ2Bixbm0gcSSfM9MW&#10;3a9ZLf5FjDYIGJElJjNgF3n+IrwOZcdSZx5fijTQw9v8b3G1bTC8SI7BhOFxowy4lwB06OsjW/ue&#10;o5aZSNIS6gecGgftOvGWXyhs2Evmww1z2I3Y47gTwzV+pAYsJ3QnStbgHl+6j/Y41qilZId9X1H/&#10;Y8OcoER/MjjwH4rRKC6wJIzG0xIFd6hZHmrMpjkD7N8Ct6/l6Rjtg+6P0kFzj6tzEb2iihmOvivK&#10;g+uFs9DuSVy+XCwWyQyXFvbqpbm1vJ/4OF93+3vmbD+1OO9X0O+ubhTbcjzZxnoYWGwCSBWi8onX&#10;TsCFh6dfNuqhnKye/kLmPwEAAP//AwBQSwMEFAAGAAgAAAAhAJ//04nfAAAACAEAAA8AAABkcnMv&#10;ZG93bnJldi54bWxMj0FLw0AQhe8F/8Mygrd204WkIWZTRJCcBG0r4m2bHZPU7GzIbtv47x1PepvH&#10;e7z3Tbmd3SAuOIXek4b1KgGB1HjbU6vhsH9a5iBCNGTN4Ak1fGOAbXWzKE1h/ZVe8bKLreASCoXR&#10;0MU4FlKGpkNnwsqPSOx9+smZyHJqpZ3MlcvdIFWSZNKZnnihMyM+dth87c5OQ/rm1KF+b/b1R6zz&#10;vE1Pzy/5Seu72/nhHkTEOf6F4Ref0aFipqM/kw1i0KCyDaNHDZkCwX623mQgjnykCmRVyv8PVD8A&#10;AAD//wMAUEsBAi0AFAAGAAgAAAAhALaDOJL+AAAA4QEAABMAAAAAAAAAAAAAAAAAAAAAAFtDb250&#10;ZW50X1R5cGVzXS54bWxQSwECLQAUAAYACAAAACEAOP0h/9YAAACUAQAACwAAAAAAAAAAAAAAAAAv&#10;AQAAX3JlbHMvLnJlbHNQSwECLQAUAAYACAAAACEA/eQf5dwCAACKBgAADgAAAAAAAAAAAAAAAAAu&#10;AgAAZHJzL2Uyb0RvYy54bWxQSwECLQAUAAYACAAAACEAn//Tid8AAAAIAQAADwAAAAAAAAAAAAAA&#10;AAA2BQAAZHJzL2Rvd25yZXYueG1sUEsFBgAAAAAEAAQA8wAAAEIGAAAAAA==&#10;" path="m,374650l235179,,1986051,r235179,374650l,374650xe" fillcolor="#974706 [1609]" strokecolor="#974706 [1609]" strokeweight=".25pt">
                <v:fill r:id="rId11" o:title="" color2="white [3212]" type="pattern"/>
                <v:path arrowok="t" o:connecttype="custom" o:connectlocs="0,374650;235179,0;1986051,0;2221230,374650;0,374650" o:connectangles="0,0,0,0,0"/>
              </v:shape>
            </w:pict>
          </mc:Fallback>
        </mc:AlternateContent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</w:r>
      <w:r w:rsidR="000A172C">
        <w:rPr>
          <w:rFonts w:ascii="Arial" w:hAnsi="Arial" w:cs="Arial"/>
          <w:sz w:val="20"/>
        </w:rPr>
        <w:tab/>
        <w:t>GOK</w:t>
      </w:r>
    </w:p>
    <w:p w:rsidR="00F337F0" w:rsidRPr="007D5773" w:rsidRDefault="00C412DC" w:rsidP="00F337F0">
      <w:pPr>
        <w:ind w:left="993" w:hanging="993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6BCC2B" wp14:editId="7A8458D9">
                <wp:simplePos x="0" y="0"/>
                <wp:positionH relativeFrom="column">
                  <wp:posOffset>4496435</wp:posOffset>
                </wp:positionH>
                <wp:positionV relativeFrom="paragraph">
                  <wp:posOffset>53340</wp:posOffset>
                </wp:positionV>
                <wp:extent cx="1176655" cy="311150"/>
                <wp:effectExtent l="0" t="0" r="4445" b="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665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12DC" w:rsidRPr="006F767C" w:rsidRDefault="00C412DC" w:rsidP="00C412DC">
                            <w:pPr>
                              <w:rPr>
                                <w:color w:val="00B050"/>
                                <w:sz w:val="20"/>
                              </w:rPr>
                            </w:pPr>
                            <w:r w:rsidRPr="006F767C">
                              <w:rPr>
                                <w:color w:val="00B050"/>
                                <w:sz w:val="20"/>
                              </w:rPr>
                              <w:t xml:space="preserve">Abtrennstelle </w:t>
                            </w:r>
                            <w:r w:rsidRPr="006F767C">
                              <w:rPr>
                                <w:color w:val="00B050"/>
                                <w:sz w:val="20"/>
                              </w:rPr>
                              <w:br/>
                              <w:t xml:space="preserve">ca. </w:t>
                            </w:r>
                            <w:r>
                              <w:rPr>
                                <w:color w:val="00B050"/>
                                <w:sz w:val="20"/>
                              </w:rPr>
                              <w:t>2,0</w:t>
                            </w:r>
                            <w:r w:rsidRPr="006F767C">
                              <w:rPr>
                                <w:color w:val="00B050"/>
                                <w:sz w:val="20"/>
                              </w:rPr>
                              <w:t xml:space="preserve"> m u. GOK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51" style="position:absolute;left:0;text-align:left;margin-left:354.05pt;margin-top:4.2pt;width:92.65pt;height:24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q5FfQIAAP8EAAAOAAAAZHJzL2Uyb0RvYy54bWysVFFv0zAQfkfiP1h+7xJ3addES6etJQhp&#10;wMTgB7iO01g4trHdpgPx3zk7TemAB4TIg3O2z+fvu/vO1zeHTqI9t05oVWJykWLEFdO1UNsSf/pY&#10;TRYYOU9VTaVWvMRP3OGb5csX170p+FS3WtbcIgiiXNGbErfemyJJHGt5R92FNlzBZqNtRz1M7Tap&#10;Le0heieTaZrOk17b2ljNuHOwuh428TLGbxrO/PumcdwjWWLA5uNo47gJY7K8psXWUtMKdoRB/wFF&#10;R4WCS0+h1tRTtLPit1CdYFY73fgLprtEN41gPHIANiT9hc1jSw2PXCA5zpzS5P5fWPZu/2CRqEuc&#10;XWKkaAc1+gBZo2orOYI1SFBvXAF+j+bBBorO3Gv22SGlVy248Vtrdd9yWgMsEvyTZwfCxMFRtOnf&#10;6hrC053XMVeHxnYhIGQBHWJJnk4l4QePGCwScjWfz2YYMdi7JITMYs0SWoynjXX+NdcdCkaJLYCP&#10;0en+3vmAhhajS0SvpagrIWWc2O1mJS3aU5BHFb9IAEieu0kVnJUOx4aIwwqAhDvCXoAby/0tJ9Ms&#10;vZvmk2q+uJpkVTab5FfpYpKS/C6fp1meravvASDJilbUNVf3QvFReiT7u9Iem2AQTRQf6kucz6az&#10;yP0ZendOMo3fn0h2wkMnStGVeHFyokUo7CtVA21aeCrkYCfP4ccsQw7Gf8xKlEGo/KAgf9gcBqGN&#10;mtro+gl0YTWUDXoTXhEwWm2/YtRDR5bYfdlRyzGSbxRoK7TvaNjR2IwGVQyOlthjNJgrP7T5zlix&#10;bSEyGVJjbkF/lYjSCNocUBxVC10WORxfhNDG5/Po9fPdWv4AAAD//wMAUEsDBBQABgAIAAAAIQAG&#10;0s2c3QAAAAgBAAAPAAAAZHJzL2Rvd25yZXYueG1sTI/NTsMwEITvSLyDtUjcqJP+xQ3ZVAWJO2m5&#10;cNvG2yQQ21HstoGnx5zgNqsZzXxbbCfTiwuPvnMWIZ0lINjWTne2QXg7vDwoED6Q1dQ7ywhf7GFb&#10;3t4UlGt3tRVf9qERscT6nBDaEIZcSl+3bMjP3MA2eic3GgrxHBupR7rGctPLeZKspaHOxoWWBn5u&#10;uf7cnw3CKz1V/UIddivVZPP3dfqhp+ob8f5u2j2CCDyFvzD84kd0KCPT0Z2t9qJHyBKVxiiCWoKI&#10;vtosojgirLIlyLKQ/x8ofwAAAP//AwBQSwECLQAUAAYACAAAACEAtoM4kv4AAADhAQAAEwAAAAAA&#10;AAAAAAAAAAAAAAAAW0NvbnRlbnRfVHlwZXNdLnhtbFBLAQItABQABgAIAAAAIQA4/SH/1gAAAJQB&#10;AAALAAAAAAAAAAAAAAAAAC8BAABfcmVscy8ucmVsc1BLAQItABQABgAIAAAAIQDAOq5FfQIAAP8E&#10;AAAOAAAAAAAAAAAAAAAAAC4CAABkcnMvZTJvRG9jLnhtbFBLAQItABQABgAIAAAAIQAG0s2c3QAA&#10;AAgBAAAPAAAAAAAAAAAAAAAAANcEAABkcnMvZG93bnJldi54bWxQSwUGAAAAAAQABADzAAAA4QUA&#10;AAAA&#10;" stroked="f">
                <v:textbox style="mso-fit-shape-to-text:t" inset="0,0,0,0">
                  <w:txbxContent>
                    <w:p w:rsidR="00C412DC" w:rsidRPr="006F767C" w:rsidRDefault="00C412DC" w:rsidP="00C412DC">
                      <w:pPr>
                        <w:rPr>
                          <w:color w:val="00B050"/>
                          <w:sz w:val="20"/>
                        </w:rPr>
                      </w:pPr>
                      <w:r w:rsidRPr="006F767C">
                        <w:rPr>
                          <w:color w:val="00B050"/>
                          <w:sz w:val="20"/>
                        </w:rPr>
                        <w:t xml:space="preserve">Abtrennstelle </w:t>
                      </w:r>
                      <w:r w:rsidRPr="006F767C">
                        <w:rPr>
                          <w:color w:val="00B050"/>
                          <w:sz w:val="20"/>
                        </w:rPr>
                        <w:br/>
                        <w:t xml:space="preserve">ca. </w:t>
                      </w:r>
                      <w:r>
                        <w:rPr>
                          <w:color w:val="00B050"/>
                          <w:sz w:val="20"/>
                        </w:rPr>
                        <w:t>2,0</w:t>
                      </w:r>
                      <w:r w:rsidRPr="006F767C">
                        <w:rPr>
                          <w:color w:val="00B050"/>
                          <w:sz w:val="20"/>
                        </w:rPr>
                        <w:t xml:space="preserve"> m u. GOK</w:t>
                      </w:r>
                    </w:p>
                  </w:txbxContent>
                </v:textbox>
              </v:rect>
            </w:pict>
          </mc:Fallback>
        </mc:AlternateContent>
      </w:r>
      <w:r w:rsidR="002828E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EB3D4C" wp14:editId="509B84CB">
                <wp:simplePos x="0" y="0"/>
                <wp:positionH relativeFrom="column">
                  <wp:posOffset>1386205</wp:posOffset>
                </wp:positionH>
                <wp:positionV relativeFrom="paragraph">
                  <wp:posOffset>55245</wp:posOffset>
                </wp:positionV>
                <wp:extent cx="0" cy="386715"/>
                <wp:effectExtent l="76200" t="38100" r="57150" b="51435"/>
                <wp:wrapNone/>
                <wp:docPr id="33" name="Gerade Verbindung mit Pfei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33" o:spid="_x0000_s1026" type="#_x0000_t32" style="position:absolute;margin-left:109.15pt;margin-top:4.35pt;width:0;height:30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Zr9QEAANsDAAAOAAAAZHJzL2Uyb0RvYy54bWysU01vEzEQvSPxHyzf6W4SpS1RNhVKaC8I&#10;IgG9T/yxa8lfGrvZ5N8z9oaowAUhLtZ47Hl+8+Z5/XBylh0VJhN8x2c3LWfKiyCN7zv+/dvju3vO&#10;UgYvwQavOn5WiT9s3r5Zj3Gl5mEIVipkBOLTaowdH3KOq6ZJYlAO0k2IytOhDugg0xb7RiKMhO5s&#10;M2/b22YMKCMGoVKi7G465JuKr7US+YvWSWVmO07ccl2xroeyNps1rHqEOBhxoQH/wMKB8fToFWoH&#10;GdgLmj+gnBEYUtD5RgTXBK2NULUH6mbW/tbN1wGiqr2QOCleZUr/D1Z8Pu6RGdnxxYIzD45m9KQQ&#10;pGLPCg/GyxffM2cy22tlLKNbJNkY04oqt36Pl12Keyz9nzQ6pq2Jz+SGqgj1yE5V8PNVcHXKTExJ&#10;QdnF/e3dbFmAmwmhIEVM+UkFx0rQ8ZQRTD/kbfCephpwQofjp5Snwp8FpdiHR2Mt5WFlPRs7/n45&#10;X3ImgCymLWQKXaSmk+85A9uTd0XGyjcFa2SpLsUJ+8PWIjsC+eeuXbQfqmWI5i/XytM7SMN0rx5N&#10;zhoUyI9esnyOJGxGA763ihdGTknOrKKXS1SpZjD2b28TBesLRVVdflGhDGYaRYkOQZ7rhJqyIwdV&#10;gS9uLxZ9vaf49Z/c/AAAAP//AwBQSwMEFAAGAAgAAAAhAPRnXk7dAAAACAEAAA8AAABkcnMvZG93&#10;bnJldi54bWxMj81OwzAQhO9IfQdrK3GjTouUhpBNVX4KUtULLdzdeEkC8drEbhveHiMO9Dia0cw3&#10;xWIwnThS71vLCNNJAoK4srrlGuF1t7rKQPigWKvOMiF8k4dFObooVK7tiV/ouA21iCXsc4XQhOBy&#10;KX3VkFF+Yh1x9N5tb1SIsq+l7tUplptOzpIklUa1HBca5ei+oepzezAItVvTh3tzbuO+Hu+W89XD&#10;8/pph3g5Hpa3IAIN4T8Mv/gRHcrItLcH1l50CLNpdh2jCNkcRPT/9B4hvUlBloU8P1D+AAAA//8D&#10;AFBLAQItABQABgAIAAAAIQC2gziS/gAAAOEBAAATAAAAAAAAAAAAAAAAAAAAAABbQ29udGVudF9U&#10;eXBlc10ueG1sUEsBAi0AFAAGAAgAAAAhADj9If/WAAAAlAEAAAsAAAAAAAAAAAAAAAAALwEAAF9y&#10;ZWxzLy5yZWxzUEsBAi0AFAAGAAgAAAAhACaQlmv1AQAA2wMAAA4AAAAAAAAAAAAAAAAALgIAAGRy&#10;cy9lMm9Eb2MueG1sUEsBAi0AFAAGAAgAAAAhAPRnXk7dAAAACAEAAA8AAAAAAAAAAAAAAAAATwQA&#10;AGRycy9kb3ducmV2LnhtbFBLBQYAAAAABAAEAPMAAABZBQAAAAA=&#10;" strokecolor="#7030a0">
                <v:stroke startarrow="block" endarrow="block"/>
              </v:shape>
            </w:pict>
          </mc:Fallback>
        </mc:AlternateContent>
      </w:r>
      <w:r w:rsidR="002828E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424712" wp14:editId="7EAD69E2">
                <wp:simplePos x="0" y="0"/>
                <wp:positionH relativeFrom="column">
                  <wp:posOffset>1243330</wp:posOffset>
                </wp:positionH>
                <wp:positionV relativeFrom="paragraph">
                  <wp:posOffset>55245</wp:posOffset>
                </wp:positionV>
                <wp:extent cx="670560" cy="0"/>
                <wp:effectExtent l="0" t="0" r="15240" b="19050"/>
                <wp:wrapNone/>
                <wp:docPr id="31" name="Gerade Verbindung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05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Gerade Verbindung 31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9pt,4.35pt" to="150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+JR1wEAAA0EAAAOAAAAZHJzL2Uyb0RvYy54bWysU8uOEzEQvCPxD5bvZCaLCGiUyR52tcsB&#10;QcTr7tjtxJJfanszk7+n7UkmK0BIIC6W2+6q7iq317ejs+wImEzwPV8uWs7Ay6CM3/f829eHV+84&#10;S1l4JWzw0PMTJH67efliPcQObsIhWAXIiMSnbog9P+Qcu6ZJ8gBOpEWI4OlSB3QiU4j7RqEYiN3Z&#10;5qZtV80QUEUMElKi0/vpkm8qv9Yg8yetE2Rme0695bpiXXdlbTZr0e1RxIOR5zbEP3ThhPFUdKa6&#10;F1mwJzS/UDkjMaSg80IG1wStjYSqgdQs25/UfDmICFULmZPibFP6f7Ty43GLzKiev15y5oWjN3oE&#10;FArYd8Cd8erJ7xndkVFDTB3l3/ktnqMUt1hUjxod09bE9zQD1QdSxsZq82m2GcbMJB2u3rZvVvQY&#10;8nLVTAyFKWLKjxAcK5ueW+OLAaITxw8pU1VKvaSUY+vLmoI16sFYW4MyOnBnkR0FPXoea++Ee5ZF&#10;UUE2RdGkoe7yycLE+hk0mUK9TmrqOF45hZTg84XXesouME0dzMC2tv1H4Dm/QKGO6t+AZ0StHHye&#10;wc74gL+rfrVCT/kXBybdxYJdUKf6utUamrnq+Pl/lKF+Hlf49RdvfgAAAP//AwBQSwMEFAAGAAgA&#10;AAAhADqribHdAAAABwEAAA8AAABkcnMvZG93bnJldi54bWxMjstOwzAURPdI/IN1kdhRuymPEuJU&#10;CKkV6q6hEmLnxDdx1Pg6it005etr2MDyaEYzJ1tNtmMjDr51JGE+E8CQKqdbaiTsP9Z3S2A+KNKq&#10;c4QSzuhhlV9fZSrV7kQ7HIvQsDhCPlUSTAh9yrmvDFrlZ65HilntBqtCxKHhelCnOG47ngjxyK1q&#10;KT4Y1eObwepQHK2EdVmfv743n+9JvUnMYbvY78ZCSHl7M72+AAs4hb8y/OhHdcijU+mOpD3rIj8/&#10;RPUgYfkELOYLMb8HVv4yzzP+3z+/AAAA//8DAFBLAQItABQABgAIAAAAIQC2gziS/gAAAOEBAAAT&#10;AAAAAAAAAAAAAAAAAAAAAABbQ29udGVudF9UeXBlc10ueG1sUEsBAi0AFAAGAAgAAAAhADj9If/W&#10;AAAAlAEAAAsAAAAAAAAAAAAAAAAALwEAAF9yZWxzLy5yZWxzUEsBAi0AFAAGAAgAAAAhAGKf4lHX&#10;AQAADQQAAA4AAAAAAAAAAAAAAAAALgIAAGRycy9lMm9Eb2MueG1sUEsBAi0AFAAGAAgAAAAhADqr&#10;ibHdAAAABwEAAA8AAAAAAAAAAAAAAAAAMQQAAGRycy9kb3ducmV2LnhtbFBLBQYAAAAABAAEAPMA&#10;AAA7BQAAAAA=&#10;" strokecolor="black [3213]"/>
            </w:pict>
          </mc:Fallback>
        </mc:AlternateContent>
      </w:r>
      <w:r w:rsidR="002828E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3F5F7" wp14:editId="41BFF01A">
                <wp:simplePos x="0" y="0"/>
                <wp:positionH relativeFrom="column">
                  <wp:posOffset>1805305</wp:posOffset>
                </wp:positionH>
                <wp:positionV relativeFrom="paragraph">
                  <wp:posOffset>55245</wp:posOffset>
                </wp:positionV>
                <wp:extent cx="2009775" cy="374650"/>
                <wp:effectExtent l="0" t="0" r="28575" b="25400"/>
                <wp:wrapNone/>
                <wp:docPr id="29" name="Recht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74650"/>
                        </a:xfrm>
                        <a:prstGeom prst="rect">
                          <a:avLst/>
                        </a:prstGeom>
                        <a:pattFill prst="dashVert">
                          <a:fgClr>
                            <a:schemeClr val="bg1"/>
                          </a:fgClr>
                          <a:bgClr>
                            <a:srgbClr val="7030A0"/>
                          </a:bgClr>
                        </a:patt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29" o:spid="_x0000_s1026" style="position:absolute;margin-left:142.15pt;margin-top:4.35pt;width:158.25pt;height:2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4jYvAIAAPsFAAAOAAAAZHJzL2Uyb0RvYy54bWysVFFP2zAQfp+0/2D5fSQtLR0VKapATJMQ&#10;IGDj2XXsJprj82y3affrOdtJWjG2h2l9cH3xd9/dffbdxeWuUWQrrKtBF3R0klMiNIey1uuCfnu+&#10;+fSZEueZLpkCLQq6F45eLj5+uGjNXIyhAlUKS5BEu3lrClp5b+ZZ5nglGuZOwAiNhxJswzyadp2V&#10;lrXI3qhsnOdnWQu2NBa4cA6/XqdDuoj8Ugru76V0whNVUMzNx9XGdRXWbHHB5mvLTFXzLg32D1k0&#10;rNYYdKC6Zp6Rja1/o2pqbsGB9CccmgykrLmINWA1o/xNNU8VMyLWguI4M8jk/h8tv9s+WFKXBR2f&#10;U6JZg3f0KHjlBf9B8BPq0xo3R9iTebCd5XAbit1J24R/LIPsoqb7QVOx84TjR7yk89lsSgnHs9PZ&#10;5GwaRc8O3sY6/0VAQ8KmoBbvLErJtrfOY0SE9pAQzDDvb2qlOnjJXPVd2OQi11cqZhbfj0CDbBne&#10;/Go9CpUg04BYDVC7Xg3AWX6aL/sEO0iI38UM8ZUOqwNVlyGNaPyR4giGNME1C3ImAePO75VItI9C&#10;4kUEyWL5b0pgnAvtR+moYqVIlU1z/HW1DR6xUqWRMDBLzHLg7ghCex3k6bk7iRI+uIrYQYNz/rfE&#10;kvPgESOD9oNzU2uw7xEorKqLnPC9SEmaoNIKyj0+Uwupf53hNzU+llvm/AOz2LDY2jiE/D0uUkFb&#10;UOh2lFRgf733PeCxj/CUkhYHQEHdzw2zghL1VWOHnY8mkzAxojGZzsZo2OOT1fGJ3jRXgC9thOPO&#10;8LgNeK/6rbTQvOCsWoaoeMQ0x9gF5d72xpVPgwmnHRfLZYThlMDHd6ufDA/kQdXQDM+7F2ZN1wIe&#10;e+0O+mHB5m8aJ2GDp4blxoOsY1cddO30xgkTH043DcMIO7Yj6jCzF68AAAD//wMAUEsDBBQABgAI&#10;AAAAIQB6N1bq3gAAAAgBAAAPAAAAZHJzL2Rvd25yZXYueG1sTI/BTsMwEETvSPyDtUhcELUJVROl&#10;cSqEQHBCouUD3HiJ08Z2ZDtN6NeznOhtRzN6O1NtZtuzE4bYeSfhYSGAoWu87lwr4Wv3el8Ai0k5&#10;rXrvUMIPRtjU11eVKrWf3CeetqllBHGxVBJMSkPJeWwMWhUXfkBH3rcPViWSoeU6qIngtueZECtu&#10;Vefog1EDPhtsjtvRSihePsIkxuXBYHv3lqXD7j0/n6W8vZmf1sASzuk/DH/1qTrU1GnvR6cj6yVk&#10;xfKRogTLgZG/EoKm7OnIc+B1xS8H1L8AAAD//wMAUEsBAi0AFAAGAAgAAAAhALaDOJL+AAAA4QEA&#10;ABMAAAAAAAAAAAAAAAAAAAAAAFtDb250ZW50X1R5cGVzXS54bWxQSwECLQAUAAYACAAAACEAOP0h&#10;/9YAAACUAQAACwAAAAAAAAAAAAAAAAAvAQAAX3JlbHMvLnJlbHNQSwECLQAUAAYACAAAACEAUL+I&#10;2LwCAAD7BQAADgAAAAAAAAAAAAAAAAAuAgAAZHJzL2Uyb0RvYy54bWxQSwECLQAUAAYACAAAACEA&#10;ejdW6t4AAAAIAQAADwAAAAAAAAAAAAAAAAAWBQAAZHJzL2Rvd25yZXYueG1sUEsFBgAAAAAEAAQA&#10;8wAAACEGAAAAAA==&#10;" fillcolor="white [3212]" strokecolor="#7030a0" strokeweight="2pt">
                <v:fill r:id="rId12" o:title="" color2="#7030a0" type="pattern"/>
              </v:rect>
            </w:pict>
          </mc:Fallback>
        </mc:AlternateContent>
      </w:r>
      <w:r w:rsidR="00F337F0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6AFA72" wp14:editId="5216E1EC">
                <wp:simplePos x="0" y="0"/>
                <wp:positionH relativeFrom="column">
                  <wp:posOffset>2367915</wp:posOffset>
                </wp:positionH>
                <wp:positionV relativeFrom="paragraph">
                  <wp:posOffset>1001395</wp:posOffset>
                </wp:positionV>
                <wp:extent cx="143510" cy="197485"/>
                <wp:effectExtent l="0" t="0" r="0" b="0"/>
                <wp:wrapNone/>
                <wp:docPr id="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7F0" w:rsidRPr="00DC75A2" w:rsidRDefault="00F337F0" w:rsidP="00F337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75A2">
                              <w:rPr>
                                <w:sz w:val="18"/>
                                <w:szCs w:val="18"/>
                              </w:rPr>
                              <w:t>Ton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52" type="#_x0000_t202" style="position:absolute;left:0;text-align:left;margin-left:186.45pt;margin-top:78.85pt;width:11.3pt;height:15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RLcewIAAAkFAAAOAAAAZHJzL2Uyb0RvYy54bWysVNtu3CAQfa/Uf0C8b3ypN7u24o2apK4q&#10;pRcp6QewgNeoGCiwa0dV/70DXm+SXqSqqh/wAMNhZs4ZLi7HXqIDt05oVePsLMWIK6qZULsaf75v&#10;FmuMnCeKEakVr/EDd/hy8/LFxWAqnutOS8YtAhDlqsHUuPPeVEniaMd74s604Qo2W2174mFqdwmz&#10;ZAD0XiZ5mp4ng7bMWE25c7B6M23iTcRvW079x7Z13CNZY4jNx9HGcRvGZHNBqp0lphP0GAb5hyh6&#10;IhRceoK6IZ6gvRW/QPWCWu1068+o7hPdtoLymANkk6U/ZXPXEcNjLlAcZ05lcv8Pln44fLJIsBrn&#10;GCnSA0X3fPToSo8oX4XyDMZV4HVnwM+PsA40x1SdudX0i0NKX3dE7fhra/XQccIgvCycTJ4cnXBc&#10;ANkO7zWDe8je6wg0trYPtYNqIEAHmh5O1IRYaLiyeLXMYIfCVlauivUy3kCq+bCxzr/lukfBqLEF&#10;5iM4Odw6H4Ih1ewS7nJaCtYIKePE7rbX0qIDAZU08TuiP3OTKjgrHY5NiNMKxAh3hL0QbWT9W5nl&#10;RXqVl4vmfL1aFE2xXJSrdL1Is/KqPE+LsrhpvocAs6LqBGNc3QrFZwVmxd8xfOyFSTtRg2iocbnM&#10;lxNDf0wyjd/vkuyFh4aUoq/x+uREqsDrG8UgbVJ5IuRkJ8/Dj1WGGsz/WJWogkD8JAE/bseot0hg&#10;UMhWsweQhdVAGzAMjwkYYcxXMB2gN2vsvu6J5RjJdwrUBct+NuxsbGeDKNppaHGP0WRe+6nh98aK&#10;XQfgs35fgwIbEdXxGMhRt9BvMY3j2xAa+uk8ej2+YJsfAAAA//8DAFBLAwQUAAYACAAAACEABCTM&#10;tOAAAAALAQAADwAAAGRycy9kb3ducmV2LnhtbEyPwU7DMAyG70i8Q2QkLmhL2eialqYTAiE0TrDt&#10;wi1rTFPRJFWSbeXtMSc42v+n35/r9WQHdsIQe+8k3M4zYOhar3vXSdjvnmcCWEzKaTV4hxK+McK6&#10;ubyoVaX92b3jaZs6RiUuVkqCSWmsOI+tQavi3I/oKPv0wapEY+i4DupM5Xbgiyxbcat6RxeMGvHR&#10;YPu1PVoJ4rW0q6LNbsLbJn/Bvcnx6e5Dyuur6eEeWMIp/cHwq0/q0JDTwR+djmyQsCwWJaEU5EUB&#10;jIhlmefADrQRQgBvav7/h+YHAAD//wMAUEsBAi0AFAAGAAgAAAAhALaDOJL+AAAA4QEAABMAAAAA&#10;AAAAAAAAAAAAAAAAAFtDb250ZW50X1R5cGVzXS54bWxQSwECLQAUAAYACAAAACEAOP0h/9YAAACU&#10;AQAACwAAAAAAAAAAAAAAAAAvAQAAX3JlbHMvLnJlbHNQSwECLQAUAAYACAAAACEA+i0S3HsCAAAJ&#10;BQAADgAAAAAAAAAAAAAAAAAuAgAAZHJzL2Uyb0RvYy54bWxQSwECLQAUAAYACAAAACEABCTMtOAA&#10;AAALAQAADwAAAAAAAAAAAAAAAADVBAAAZHJzL2Rvd25yZXYueG1sUEsFBgAAAAAEAAQA8wAAAOIF&#10;AAAAAA==&#10;" stroked="f">
                <v:textbox style="layout-flow:vertical;mso-layout-flow-alt:bottom-to-top;mso-fit-shape-to-text:t" inset="0,0,0,0">
                  <w:txbxContent>
                    <w:p w:rsidR="00F337F0" w:rsidRPr="00DC75A2" w:rsidRDefault="00F337F0" w:rsidP="00F337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75A2">
                        <w:rPr>
                          <w:sz w:val="18"/>
                          <w:szCs w:val="18"/>
                        </w:rPr>
                        <w:t>Ton</w:t>
                      </w:r>
                    </w:p>
                  </w:txbxContent>
                </v:textbox>
              </v:shape>
            </w:pict>
          </mc:Fallback>
        </mc:AlternateContent>
      </w:r>
      <w:r w:rsidR="00F337F0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E5F3F9" wp14:editId="5ACD7E1C">
                <wp:simplePos x="0" y="0"/>
                <wp:positionH relativeFrom="column">
                  <wp:posOffset>3816985</wp:posOffset>
                </wp:positionH>
                <wp:positionV relativeFrom="paragraph">
                  <wp:posOffset>0</wp:posOffset>
                </wp:positionV>
                <wp:extent cx="546735" cy="140335"/>
                <wp:effectExtent l="1270" t="0" r="4445" b="0"/>
                <wp:wrapNone/>
                <wp:docPr id="1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140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37F0" w:rsidRPr="003C3FE6" w:rsidRDefault="00F337F0" w:rsidP="00F337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C3FE6">
                              <w:rPr>
                                <w:sz w:val="18"/>
                                <w:szCs w:val="18"/>
                              </w:rPr>
                              <w:t>1,5 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3" style="position:absolute;left:0;text-align:left;margin-left:300.55pt;margin-top:0;width:43.05pt;height:1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JQaegIAAP0EAAAOAAAAZHJzL2Uyb0RvYy54bWysVFFv2yAQfp+0/4B4T22nThpbcao2nadJ&#10;3Vat2w8ggGM0DAxInHbaf9+B47Td9jBN8wM+4Pj47u47lpeHTqI9t05oVeHsLMWIK6qZUNsKf/lc&#10;TxYYOU8UI1IrXuEH7vDl6vWrZW9KPtWtloxbBCDKlb2pcOu9KZPE0ZZ3xJ1pwxVsNtp2xMPUbhNm&#10;SQ/onUymaTpPem2ZsZpy52D1ZtjEq4jfNJz6j03juEeywsDNx9HGcRPGZLUk5dYS0wp6pEH+gUVH&#10;hIJLT1A3xBO0s+I3qE5Qq51u/BnVXaKbRlAeY4BosvSXaO5bYniMBZLjzClN7v/B0g/7O4sEg9ph&#10;pEgHJfoESSNqKzmaLkJ+euNKcLs3dzZE6Mytpl8dUnrdghu/slb3LScMWGXBP3lxIEwcHEWb/r1m&#10;AE92XsdUHRrbBUBIAjrEijycKsIPHlFYnOXzi/MZRhS2sjw9BzvcQMrxsLHOv+W6Q8GosAXuEZzs&#10;b50fXEeXSF5LwWohZZzY7WYtLdoTEEcdvyO6e+4mVXBWOhwbEIcV4Ah3hL3ANhb7e5FN8/R6Wkzq&#10;+eJiktf5bFJcpItJmhXXxTzNi/ym/hEIZnnZCsa4uhWKj8LL8r8r7LEFBslE6aG+wsVsOouxv2Dv&#10;ngeZxu9PQXbCQx9K0VV4cXIiZajrG8UgbFJ6IuRgJy/px4JADsZ/zEpUQSj8ICB/2ByizObh9iCK&#10;jWYPIAuroWzQmfCGgNFq+4hRD/1YYfdtRyzHSL5TIK3QvKNhR2MzGkRROFphj9Fgrv3Q5DtjxbYF&#10;5GxIjbkC+dUiSuOJxVG00GMxhuN7EJr4+Tx6Pb1aq58AAAD//wMAUEsDBBQABgAIAAAAIQBlXW/7&#10;2wAAAAcBAAAPAAAAZHJzL2Rvd25yZXYueG1sTI/BTsMwEETvSPyDtUjcqBMj0ijEqQoSd9L2wm0b&#10;myRgr6PYbQNfz3KC42hGM2/qzeKdONs5joE05KsMhKUumJF6DYf9y10JIiYkgy6Q1fBlI2ya66sa&#10;KxMu1NrzLvWCSyhWqGFIaaqkjN1gPcZVmCyx9x5mj4nl3Esz44XLvZMqywrpcSReGHCyz4PtPncn&#10;r+EVn1p3X+63D2W/Vm9F/mGW9lvr25tl+wgi2SX9heEXn9GhYaZjOJGJwmkosjznqAZ+xHZRrhWI&#10;owalcpBNLf/zNz8AAAD//wMAUEsBAi0AFAAGAAgAAAAhALaDOJL+AAAA4QEAABMAAAAAAAAAAAAA&#10;AAAAAAAAAFtDb250ZW50X1R5cGVzXS54bWxQSwECLQAUAAYACAAAACEAOP0h/9YAAACUAQAACwAA&#10;AAAAAAAAAAAAAAAvAQAAX3JlbHMvLnJlbHNQSwECLQAUAAYACAAAACEATIiUGnoCAAD9BAAADgAA&#10;AAAAAAAAAAAAAAAuAgAAZHJzL2Uyb0RvYy54bWxQSwECLQAUAAYACAAAACEAZV1v+9sAAAAHAQAA&#10;DwAAAAAAAAAAAAAAAADUBAAAZHJzL2Rvd25yZXYueG1sUEsFBgAAAAAEAAQA8wAAANwFAAAAAA==&#10;" stroked="f">
                <v:textbox style="mso-fit-shape-to-text:t" inset="0,0,0,0">
                  <w:txbxContent>
                    <w:p w:rsidR="00F337F0" w:rsidRPr="003C3FE6" w:rsidRDefault="00F337F0" w:rsidP="00F337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C3FE6">
                        <w:rPr>
                          <w:sz w:val="18"/>
                          <w:szCs w:val="18"/>
                        </w:rPr>
                        <w:t>1,5 m</w:t>
                      </w:r>
                    </w:p>
                  </w:txbxContent>
                </v:textbox>
              </v:rect>
            </w:pict>
          </mc:Fallback>
        </mc:AlternateContent>
      </w:r>
    </w:p>
    <w:p w:rsidR="00F337F0" w:rsidRPr="007D5773" w:rsidRDefault="002828E2" w:rsidP="00F337F0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52CAA9" wp14:editId="06359A54">
                <wp:simplePos x="0" y="0"/>
                <wp:positionH relativeFrom="column">
                  <wp:posOffset>250190</wp:posOffset>
                </wp:positionH>
                <wp:positionV relativeFrom="paragraph">
                  <wp:posOffset>19685</wp:posOffset>
                </wp:positionV>
                <wp:extent cx="1033145" cy="155575"/>
                <wp:effectExtent l="0" t="0" r="14605" b="15875"/>
                <wp:wrapNone/>
                <wp:docPr id="3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4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17B" w:rsidRPr="00A55FD8" w:rsidRDefault="0008717B" w:rsidP="0008717B">
                            <w:pPr>
                              <w:jc w:val="center"/>
                              <w:rPr>
                                <w:b/>
                                <w:color w:val="7030A0"/>
                                <w:sz w:val="20"/>
                              </w:rPr>
                            </w:pPr>
                            <w:r w:rsidRPr="00A55FD8">
                              <w:rPr>
                                <w:b/>
                                <w:color w:val="7030A0"/>
                                <w:sz w:val="20"/>
                              </w:rPr>
                              <w:t>bindige Schicht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54" style="position:absolute;margin-left:19.7pt;margin-top:1.55pt;width:81.35pt;height:12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+m8sAIAAKkFAAAOAAAAZHJzL2Uyb0RvYy54bWysVFFv2yAQfp+0/4B4d20ndhJbdao2jqdJ&#10;3Vat2w8gNo7RMHhA4nTT/vsOHCdN+zJt4wEdcBzfd/dx1zeHlqM9VZpJkeHwKsCIilJWTGwz/PVL&#10;4S0w0oaIinApaIafqMY3y7dvrvsupRPZSF5RhSCI0GnfZbgxpkt9X5cNbYm+kh0VcFhL1RIDS7X1&#10;K0V6iN5yfxIEM7+XquqULKnWsJsPh3jp4tc1Lc2nutbUIJ5hwGbcrNy8sbO/vCbpVpGuYeURBvkL&#10;FC1hAh49hcqJIWin2KtQLSuV1LI2V6VsfVnXrKSOA7AJgxdsHhvSUccFkqO7U5r0/wtbftw/KMSq&#10;DE9jjARpoUafIWtEbDlFk9gmqO90Cn6P3YOyFHV3L8tvGgm5asCN3iol+4aSCmCF1t+/uGAXGq6i&#10;Tf9BVhCe7Ix0uTrUqrUBIQvo4ErydCoJPRhUwmYYTKdhBNBKOAvjOJ47SD5Jx9ud0uYdlS2yRoYV&#10;gHfRyf5eG4uGpKOLfUzIgnHuys7FxQY4DjvwNly1ZxaFq+LPJEjWi/Ui8qLJbO1FQZ57t8Uq8mZF&#10;OI/zab5a5eEv+24YpQ2rKirsM6OiwujPKnbU9qCFk6a05Kyy4SwkrbabFVdoT0DRhRsu53BydvMv&#10;YbgkAJcXlMJJFNxNEq+YLeZeVESxl8yDhReEyV0yC6IkyotLSvdM0H+nhPoMJzFIy9E5g37BLXDj&#10;NTeStsxAz+CszfDi5ERSK8G1qFxpDWF8sJ+lwsI/pwLKPRbaCdZqdNC6OWwO7kvMR/VvZPUEClYS&#10;BAZdBPodGI1UPzDqoXdkWH/fEUUx4u8F/ALbaEZDjcZmNIgo4WqGDUaDuTJDQ9p1im0biBwOqelu&#10;4acUzInY/qIBxfF/QT9wXI69yzac52vnde6wy98AAAD//wMAUEsDBBQABgAIAAAAIQBfmL6r3QAA&#10;AAcBAAAPAAAAZHJzL2Rvd25yZXYueG1sTI7NTsMwEITvlXgHaytxqVqnAfUnxKkQUm9IqIED3Nx4&#10;iUPjdRS7TeDpWU7ltLOa0cyX70bXigv2ofGkYLlIQCBV3jRUK3h73c83IELUZHTrCRV8Y4BdcTPJ&#10;dWb8QAe8lLEWXEIh0wpsjF0mZagsOh0WvkNi79P3Tkd++1qaXg9c7lqZJslKOt0QL1jd4ZPF6lSe&#10;nYL9y3uD9CMPs+1m8F9V+lHa506p2+n4+AAi4hivYfjDZ3QomOnoz2SCaBXcbe85yXcJgu00SVkc&#10;WaxXIItc/ucvfgEAAP//AwBQSwECLQAUAAYACAAAACEAtoM4kv4AAADhAQAAEwAAAAAAAAAAAAAA&#10;AAAAAAAAW0NvbnRlbnRfVHlwZXNdLnhtbFBLAQItABQABgAIAAAAIQA4/SH/1gAAAJQBAAALAAAA&#10;AAAAAAAAAAAAAC8BAABfcmVscy8ucmVsc1BLAQItABQABgAIAAAAIQCxB+m8sAIAAKkFAAAOAAAA&#10;AAAAAAAAAAAAAC4CAABkcnMvZTJvRG9jLnhtbFBLAQItABQABgAIAAAAIQBfmL6r3QAAAAcBAAAP&#10;AAAAAAAAAAAAAAAAAAoFAABkcnMvZG93bnJldi54bWxQSwUGAAAAAAQABADzAAAAFAYAAAAA&#10;" filled="f" stroked="f">
                <v:textbox style="mso-fit-shape-to-text:t" inset="0,0,0,0">
                  <w:txbxContent>
                    <w:p w:rsidR="0008717B" w:rsidRPr="00A55FD8" w:rsidRDefault="0008717B" w:rsidP="0008717B">
                      <w:pPr>
                        <w:jc w:val="center"/>
                        <w:rPr>
                          <w:b/>
                          <w:color w:val="7030A0"/>
                          <w:sz w:val="20"/>
                        </w:rPr>
                      </w:pPr>
                      <w:r w:rsidRPr="00A55FD8">
                        <w:rPr>
                          <w:b/>
                          <w:color w:val="7030A0"/>
                          <w:sz w:val="20"/>
                        </w:rPr>
                        <w:t>bindige Schicht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FFDF489" wp14:editId="0C9AF368">
                <wp:simplePos x="0" y="0"/>
                <wp:positionH relativeFrom="column">
                  <wp:posOffset>1306195</wp:posOffset>
                </wp:positionH>
                <wp:positionV relativeFrom="paragraph">
                  <wp:posOffset>45720</wp:posOffset>
                </wp:positionV>
                <wp:extent cx="546735" cy="140335"/>
                <wp:effectExtent l="0" t="0" r="5715" b="0"/>
                <wp:wrapNone/>
                <wp:docPr id="3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140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22E6" w:rsidRPr="00487B0E" w:rsidRDefault="002828E2" w:rsidP="004022E6">
                            <w:pPr>
                              <w:jc w:val="center"/>
                              <w:rPr>
                                <w:color w:val="7030A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030A0"/>
                                <w:sz w:val="18"/>
                                <w:szCs w:val="18"/>
                              </w:rPr>
                              <w:t>1,0</w:t>
                            </w:r>
                            <w:r w:rsidR="004022E6" w:rsidRPr="00487B0E">
                              <w:rPr>
                                <w:color w:val="7030A0"/>
                                <w:sz w:val="18"/>
                                <w:szCs w:val="18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margin-left:102.85pt;margin-top:3.6pt;width:43.05pt;height:11.0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G8egIAAP4EAAAOAAAAZHJzL2Uyb0RvYy54bWysVFFv0zAQfkfiP1h+75K0addES6etIwhp&#10;wMTgB7i201g4trHdpgPx3zk7TemAB4TIg3O2z5+/u/vOV9eHTqI9t05oVeHsIsWIK6qZUNsKf/pY&#10;T5YYOU8UI1IrXuEn7vD16uWLq96UfKpbLRm3CECUK3tT4dZ7UyaJoy3viLvQhivYbLTtiIep3SbM&#10;kh7QO5lM03SR9NoyYzXlzsHq3bCJVxG/aTj175vGcY9khYGbj6ON4yaMyeqKlFtLTCvokQb5BxYd&#10;EQouPUHdEU/QzorfoDpBrXa68RdUd4luGkF5jAGiydJfonlsieExFkiOM6c0uf8HS9/tHywSrMKz&#10;HCNFOqjRB8gaUVvJ0XQZEtQbV4Lfo3mwIURn7jX97JDS6xbc+I21um85YUArC/7JswNh4uAo2vRv&#10;NQN4svM65urQ2C4AQhbQIZbk6VQSfvCIwuI8X1zO5hhR2MrydAZ2uIGU42FjnX/NdYeCUWEL3CM4&#10;2d87P7iOLpG8loLVQso4sdvNWlq0J6COOn5HdHfuJlVwVjocGxCHFeAId4S9wDZW+1uRTfP0dlpM&#10;6sXycpLX+XxSXKbLSZoVt8UizYv8rv4eCGZ52QrGuLoXio/Ky/K/q+yxBwbNRO2hvsLFfDqPsT9j&#10;786DTOP3pyA74aERpegqvDw5kTLU9ZViEDYpPRFysJPn9GNBIAfjP2YlqiAUfhCQP2wOUWcnSW00&#10;ewJZWA1lg9aERwSMVtuvGPXQkBV2X3bEcozkGwXSCt07GnY0NqNBFIWjFfYYDebaD12+M1ZsW0DO&#10;htSYG5BfLaI0gjQHFkfRQpPFGI4PQuji83n0+vlsrX4AAAD//wMAUEsDBBQABgAIAAAAIQC155h9&#10;3AAAAAgBAAAPAAAAZHJzL2Rvd25yZXYueG1sTI/BTsMwEETvSPyDtUjcqBNXbUKIUxUk7qTlwm0b&#10;myQQr6PYbQNfz/ZEbzua0eybcjO7QZzsFHpPGtJFAsJS401PrYb3/etDDiJEJIODJ6vhxwbYVLc3&#10;JRbGn6m2p11sBZdQKFBDF+NYSBmazjoMCz9aYu/TTw4jy6mVZsIzl7tBqiRZS4c98YcOR/vS2eZ7&#10;d3Qa3vC5Hpb5frvK20x9rNMvM9e/Wt/fzdsnENHO8T8MF3xGh4qZDv5IJohBg0pWGUc1ZAoE++ox&#10;5SmHy7EEWZXyekD1BwAA//8DAFBLAQItABQABgAIAAAAIQC2gziS/gAAAOEBAAATAAAAAAAAAAAA&#10;AAAAAAAAAABbQ29udGVudF9UeXBlc10ueG1sUEsBAi0AFAAGAAgAAAAhADj9If/WAAAAlAEAAAsA&#10;AAAAAAAAAAAAAAAALwEAAF9yZWxzLy5yZWxzUEsBAi0AFAAGAAgAAAAhAKtdkbx6AgAA/gQAAA4A&#10;AAAAAAAAAAAAAAAALgIAAGRycy9lMm9Eb2MueG1sUEsBAi0AFAAGAAgAAAAhALXnmH3cAAAACAEA&#10;AA8AAAAAAAAAAAAAAAAA1AQAAGRycy9kb3ducmV2LnhtbFBLBQYAAAAABAAEAPMAAADdBQAAAAA=&#10;" stroked="f">
                <v:textbox style="mso-fit-shape-to-text:t" inset="0,0,0,0">
                  <w:txbxContent>
                    <w:p w:rsidR="004022E6" w:rsidRPr="00487B0E" w:rsidRDefault="002828E2" w:rsidP="004022E6">
                      <w:pPr>
                        <w:jc w:val="center"/>
                        <w:rPr>
                          <w:color w:val="7030A0"/>
                          <w:sz w:val="18"/>
                          <w:szCs w:val="18"/>
                        </w:rPr>
                      </w:pPr>
                      <w:r>
                        <w:rPr>
                          <w:color w:val="7030A0"/>
                          <w:sz w:val="18"/>
                          <w:szCs w:val="18"/>
                        </w:rPr>
                        <w:t>1,0</w:t>
                      </w:r>
                      <w:r w:rsidR="004022E6" w:rsidRPr="00487B0E">
                        <w:rPr>
                          <w:color w:val="7030A0"/>
                          <w:sz w:val="18"/>
                          <w:szCs w:val="18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</w:p>
    <w:p w:rsidR="00F337F0" w:rsidRDefault="00CE75E5"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ACF74D" wp14:editId="1498263C">
                <wp:simplePos x="0" y="0"/>
                <wp:positionH relativeFrom="column">
                  <wp:posOffset>2043430</wp:posOffset>
                </wp:positionH>
                <wp:positionV relativeFrom="paragraph">
                  <wp:posOffset>100330</wp:posOffset>
                </wp:positionV>
                <wp:extent cx="0" cy="171450"/>
                <wp:effectExtent l="76200" t="38100" r="57150" b="57150"/>
                <wp:wrapNone/>
                <wp:docPr id="45" name="Gerade Verbindung mit Pfei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45" o:spid="_x0000_s1026" type="#_x0000_t32" style="position:absolute;margin-left:160.9pt;margin-top:7.9pt;width:0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y9nAgIAAAsEAAAOAAAAZHJzL2Uyb0RvYy54bWysU02PEzEMvSPxH6Lc6bRVu0DV6R5adi98&#10;VFrg7ibOTKR8KUk77b/HyXTLAheEmEPGceLn92xnfX+2hp0wJu1dy2eTKWfohJfadS3/9vXhzTvO&#10;UgYnwXiHLb9g4veb16/WQ1jh3PfeSIyMQFxaDaHlfc5h1TRJ9GghTXxAR4fKRwuZtrFrZISB0K1p&#10;5tPpXTP4KEP0AlMi72485JuKrxSK/EWphJmZlhO3XNdY10NZm80aVl2E0GtxpQH/wMKCdpT0BrWD&#10;DOwY9R9QVovok1d5IrxtvFJaYNVAambT39Q89RCwaqHipHArU/p/sOLzaR+Zli1fLDlzYKlHjxhB&#10;IvuO8aCdPLqOWZ3ZXqE2jG5RyYaQVhS5dft43aWwj0X/WUVb/qSMnWuZL7cy4zkzMToFeWdvZ4tl&#10;7UDzMy7ElB/RW1aMlqccQXd93nrnqJc+zmqV4fQxZcpMgc8BJanzD9qY2lLj2NDy98s5qRJAg6UM&#10;ZDJtIKnJdZyB6WhiRY4VMXmjZYkuOHX6cGsiOwHNTT7P6x1ztJ+8HH2LKX3j9JCbZmx03z27idkN&#10;pfL8JUEhvYPUj0H1aMTqEeQHJ1m+BGpEjhpcZ5AXLRYlZwaJc7GqyAza/O1tImRcEYf1VVzrVxo5&#10;tq5YBy8vtaNN2dHEVebX11FG+uWe7JdvePMDAAD//wMAUEsDBBQABgAIAAAAIQAXkAUC3AAAAAkB&#10;AAAPAAAAZHJzL2Rvd25yZXYueG1sTI9La8NADITvhf6HRYXeGjluHsb1OpRCybHkAbluvKpt6tUa&#10;78Zx/n1VemhPQpph9E2xmVynRhpC61nDfJaAIq68bbnWcDy8P2WgQjRsTeeZNNwowKa8vytMbv2V&#10;dzTuY60khENuNDQx9jliqBpyJsx8Tyzapx+cibIONdrBXCXcdZgmyQqdaVk+NKant4aqr/3Fadhm&#10;9pDcVovdaVziOtv2H+vTEbV+fJheX0BFmuKfGX7wBR1KYTr7C9ugOg3P6VzQowhLmWL4PZw1LNIM&#10;sCzwf4PyGwAA//8DAFBLAQItABQABgAIAAAAIQC2gziS/gAAAOEBAAATAAAAAAAAAAAAAAAAAAAA&#10;AABbQ29udGVudF9UeXBlc10ueG1sUEsBAi0AFAAGAAgAAAAhADj9If/WAAAAlAEAAAsAAAAAAAAA&#10;AAAAAAAALwEAAF9yZWxzLy5yZWxzUEsBAi0AFAAGAAgAAAAhAJVDL2cCAgAACwQAAA4AAAAAAAAA&#10;AAAAAAAALgIAAGRycy9lMm9Eb2MueG1sUEsBAi0AFAAGAAgAAAAhABeQBQLcAAAACQEAAA8AAAAA&#10;AAAAAAAAAAAAXAQAAGRycy9kb3ducmV2LnhtbFBLBQYAAAAABAAEAPMAAABlBQAAAAA=&#10;" strokecolor="#8db3e2 [1311]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3F24D5" wp14:editId="5274D219">
                <wp:simplePos x="0" y="0"/>
                <wp:positionH relativeFrom="column">
                  <wp:posOffset>43180</wp:posOffset>
                </wp:positionH>
                <wp:positionV relativeFrom="paragraph">
                  <wp:posOffset>119380</wp:posOffset>
                </wp:positionV>
                <wp:extent cx="1762125" cy="155575"/>
                <wp:effectExtent l="0" t="0" r="9525" b="12700"/>
                <wp:wrapNone/>
                <wp:docPr id="4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75E5" w:rsidRPr="00CE75E5" w:rsidRDefault="00CE75E5" w:rsidP="00CE75E5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20"/>
                              </w:rPr>
                            </w:pPr>
                            <w:r w:rsidRPr="00CE75E5">
                              <w:rPr>
                                <w:b/>
                                <w:color w:val="548DD4" w:themeColor="text2" w:themeTint="99"/>
                                <w:sz w:val="20"/>
                              </w:rPr>
                              <w:t>Verfüllung mit geeigneten Materialien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6" style="position:absolute;margin-left:3.4pt;margin-top:9.4pt;width:138.75pt;height:12.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NisQIAAKoFAAAOAAAAZHJzL2Uyb0RvYy54bWysVF1vmzAUfZ+0/2D5nfJRIAGVVG0I06Ru&#10;q9btBzhggjWwme2EdNP++65NSJr0ZdrmB+vavr4+597je3O771q0o1IxwTPsX3kYUV6KivFNhr9+&#10;KZw5RkoTXpFWcJrhZ6rw7eLtm5uhT2kgGtFWVCIIwlU69BlutO5T11VlQzuirkRPORzWQnZEw1Ju&#10;3EqSAaJ3rRt4XuwOQla9FCVVCnbz8RAvbPy6pqX+VNeKatRmGLBpO0s7r83sLm5IupGkb1h5gEH+&#10;AkVHGIdHj6FyognaSvYqVMdKKZSo9VUpOlfUNSup5QBsfO+CzVNDemq5QHJUf0yT+n9hy4+7R4lY&#10;leEwxoiTDmr0GbJG+KalKIhMgoZepeD31D9KQ1H1D6L8phAXywbc6J2UYmgoqQCWb/zdswtmoeAq&#10;Wg8fRAXhyVYLm6t9LTsTELKA9rYkz8eS0L1GJWz6szjwAQYq4cyPomhmIbkknW73Uul3VHTIGBmW&#10;AN5GJ7sHpQ0akk4u5jEuCta2tuwtP9sAx3EH3oar5sygsFX8mXjJar6ah04YxCsn9PLcuSuWoRMX&#10;/izKr/PlMvd/mXf9MG1YVVFunpkU5Yd/VrGDtkctHDWlRMsqE85AUnKzXrYS7QgourDD5hxOTm7u&#10;OQybBOByQckPQu8+SJwins+csAgjJ5l5c8fzk/sk9sIkzItzSg+M03+nhIYMJxHU1NI5gb7g5tnx&#10;mhtJO6ahZ7Ssy/D86ERSI8EVr2xpNWHtaL9IhYF/SgWUeyq0FazR6Kh1vV/v7Zfwryf5r0X1DBKW&#10;AhQGbQQaHhiNkD8wGqB5ZFh93xJJMWrfc/gGptNMhpyM9WQQXsLVDGuMRnOpx4607SXbNBDZH3PT&#10;38FXKZhVsflGI4rDB4OGYMkcmpfpOC/X1uvUYhe/AQAA//8DAFBLAwQUAAYACAAAACEA6LC0hN0A&#10;AAAHAQAADwAAAGRycy9kb3ducmV2LnhtbEyOwU7DMBBE70j8g7VIXBB1SKoqhDgVQuqtEmrgADc3&#10;XuK08TqK3Sbl61lOcFrNzmjmlevZ9eKMY+g8KXhYJCCQGm86ahW8v23ucxAhajK694QKLhhgXV1f&#10;lbowfqIdnuvYCi6hUGgFNsahkDI0Fp0OCz8gsfflR6cjy7GVZtQTl7tepkmykk53xAtWD/hisTnW&#10;J6dg8/rRIX3L3d1jPvlDk37WdjsodXszPz+BiDjHvzD84jM6VMy09ycyQfQKVgwe+Z3zZTvNlxmI&#10;vYJlloGsSvmfv/oBAAD//wMAUEsBAi0AFAAGAAgAAAAhALaDOJL+AAAA4QEAABMAAAAAAAAAAAAA&#10;AAAAAAAAAFtDb250ZW50X1R5cGVzXS54bWxQSwECLQAUAAYACAAAACEAOP0h/9YAAACUAQAACwAA&#10;AAAAAAAAAAAAAAAvAQAAX3JlbHMvLnJlbHNQSwECLQAUAAYACAAAACEAXY1jYrECAACqBQAADgAA&#10;AAAAAAAAAAAAAAAuAgAAZHJzL2Uyb0RvYy54bWxQSwECLQAUAAYACAAAACEA6LC0hN0AAAAHAQAA&#10;DwAAAAAAAAAAAAAAAAALBQAAZHJzL2Rvd25yZXYueG1sUEsFBgAAAAAEAAQA8wAAABUGAAAAAA==&#10;" filled="f" stroked="f">
                <v:textbox style="mso-fit-shape-to-text:t" inset="0,0,0,0">
                  <w:txbxContent>
                    <w:p w:rsidR="00CE75E5" w:rsidRPr="00CE75E5" w:rsidRDefault="00CE75E5" w:rsidP="00CE75E5">
                      <w:pPr>
                        <w:jc w:val="center"/>
                        <w:rPr>
                          <w:b/>
                          <w:color w:val="548DD4" w:themeColor="text2" w:themeTint="99"/>
                          <w:sz w:val="20"/>
                        </w:rPr>
                      </w:pPr>
                      <w:r w:rsidRPr="00CE75E5">
                        <w:rPr>
                          <w:b/>
                          <w:color w:val="548DD4" w:themeColor="text2" w:themeTint="99"/>
                          <w:sz w:val="20"/>
                        </w:rPr>
                        <w:t>Verfüllung mit geeigneten Materialien</w:t>
                      </w:r>
                    </w:p>
                  </w:txbxContent>
                </v:textbox>
              </v:rect>
            </w:pict>
          </mc:Fallback>
        </mc:AlternateContent>
      </w:r>
      <w:r w:rsidR="00C412D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28D555" wp14:editId="138CDD45">
                <wp:simplePos x="0" y="0"/>
                <wp:positionH relativeFrom="column">
                  <wp:posOffset>2554605</wp:posOffset>
                </wp:positionH>
                <wp:positionV relativeFrom="paragraph">
                  <wp:posOffset>84455</wp:posOffset>
                </wp:positionV>
                <wp:extent cx="508000" cy="193675"/>
                <wp:effectExtent l="0" t="0" r="25400" b="15875"/>
                <wp:wrapNone/>
                <wp:docPr id="42" name="Rechtec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1936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42" o:spid="_x0000_s1026" style="position:absolute;margin-left:201.15pt;margin-top:6.65pt;width:40pt;height:1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ouUhQIAABQFAAAOAAAAZHJzL2Uyb0RvYy54bWysVMlu2zAQvRfoPxC8N5IdO4tgOTASpCiQ&#10;JkaTIucxRVlCSQ5L0pbTr++QUmwn7anoReIsnOXNG86udlqxrXS+RVPy0UnOmTQCq9asS/796fbT&#10;BWc+gKlAoZElf5GeX80/fph1tpBjbFBV0jEKYnzR2ZI3Idgiy7xopAZ/glYaMtboNAQS3TqrHHQU&#10;XatsnOdnWYeusg6F9J60N72Rz1P8upYiPNS1l4GpklNtIX1d+q7iN5vPoFg7sE0rhjLgH6rQ0BpK&#10;ug91AwHYxrV/hNKtcOixDicCdYZ13QqZeqBuRvm7bh4bsDL1QuB4u4fJ/7+w4n67dKytSj4Zc2ZA&#10;04y+SdEEKX4wUhE+nfUFuT3apRskT8fY7K52Ov6pDbZLmL7sMZW7wAQpp/lFnhPygkyjy9Oz82mM&#10;mR0uW+fDZ4maxUPJHY0sIQnbOx9611eXmMujaqvbVqkkRJrIa+XYFmjAYTdOV9VGf8Wq1xFJKD3F&#10;gYLURIZeHYtKaqokkS1GSXW9SaAM60o+nk5SC0AErRUE6kZbgsybNWeg1sR8EVxK/ea2d+vVvrjz&#10;/DRf7FMedxHbuwHf9JWlCANGysS6ZeLxgEacRo9/PK2weqH5OeyJ7a24bSnaHfiwBEdMJuRpO8MD&#10;fWqF1AsOJ84adL/+po/+RDCyctbRZlCfPzfgJGfqiyHqXY4mk7hKSZhMz8ckuGPL6thiNvoaaTYj&#10;egesSMfoH9TrsXaon2mJFzErmcAIyt0jOgjXod9YegaEXCySG62PhXBnHq2IwSNOEcen3TM4O3Ap&#10;EAnv8XWLoHhHqd433jS42ASs28S3A67EhyjQ6iVmDM9E3O1jOXkdHrP5bwAAAP//AwBQSwMEFAAG&#10;AAgAAAAhAKQ15nDfAAAACQEAAA8AAABkcnMvZG93bnJldi54bWxMj81OwzAQhO9IvIO1SNyoQ1Oq&#10;KMSpqkoFCThAW6kcnXhJIux1iN02fXu2Jzjtz4xmvy0Wo7PiiEPoPCm4nyQgkGpvOmoU7LbruwxE&#10;iJqMtp5QwRkDLMrrq0Lnxp/oA4+b2AgOoZBrBW2MfS5lqFt0Okx8j8Talx+cjjwOjTSDPnG4s3Ka&#10;JHPpdEd8odU9rlqsvzcHp+Cz2r4/JO789vyD9mnt9/PX5epFqdubcfkIIuIY/8xwwWd0KJmp8gcy&#10;QVgFs2SaspWFlCsbZtllUXGTZiDLQv7/oPwFAAD//wMAUEsBAi0AFAAGAAgAAAAhALaDOJL+AAAA&#10;4QEAABMAAAAAAAAAAAAAAAAAAAAAAFtDb250ZW50X1R5cGVzXS54bWxQSwECLQAUAAYACAAAACEA&#10;OP0h/9YAAACUAQAACwAAAAAAAAAAAAAAAAAvAQAAX3JlbHMvLnJlbHNQSwECLQAUAAYACAAAACEA&#10;/C6LlIUCAAAUBQAADgAAAAAAAAAAAAAAAAAuAgAAZHJzL2Uyb0RvYy54bWxQSwECLQAUAAYACAAA&#10;ACEApDXmcN8AAAAJAQAADwAAAAAAAAAAAAAAAADfBAAAZHJzL2Rvd25yZXYueG1sUEsFBgAAAAAE&#10;AAQA8wAAAOsFAAAAAA==&#10;" fillcolor="#c6d9f1 [671]" strokecolor="#7030a0" strokeweight="2pt"/>
            </w:pict>
          </mc:Fallback>
        </mc:AlternateContent>
      </w:r>
      <w:r w:rsidR="00C412D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84B1DA" wp14:editId="55A7D1CF">
                <wp:simplePos x="0" y="0"/>
                <wp:positionH relativeFrom="column">
                  <wp:posOffset>3063240</wp:posOffset>
                </wp:positionH>
                <wp:positionV relativeFrom="paragraph">
                  <wp:posOffset>274955</wp:posOffset>
                </wp:positionV>
                <wp:extent cx="1931670" cy="3175"/>
                <wp:effectExtent l="0" t="0" r="11430" b="34925"/>
                <wp:wrapNone/>
                <wp:docPr id="3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3167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9" o:spid="_x0000_s1026" type="#_x0000_t32" style="position:absolute;margin-left:241.2pt;margin-top:21.65pt;width:152.1pt;height:.25pt;flip:y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BnvKwIAAEkEAAAOAAAAZHJzL2Uyb0RvYy54bWysVE2P2yAQvVfqf0DcE9v52sSKs9raSS/b&#10;NtJueyeAY1QMCNg4UdX/vgNO0k17qape8AAzb97MPLy8P7YSHbh1QqsCZ8MUI66oZkLtC/z1eTOY&#10;Y+Q8UYxIrXiBT9zh+9X7d8vO5HykGy0ZtwhAlMs7U+DGe5MniaMNb4kbasMVXNbatsTD1u4TZkkH&#10;6K1MRmk6SzptmbGacufgtOov8Sri1zWn/ktdO+6RLDBw83G1cd2FNVktSb63xDSCnmmQf2DREqEg&#10;6RWqIp6gFyv+gGoFtdrp2g+pbhNd14LyWANUk6W/VfPUEMNjLdAcZ65tcv8Pln4+bC0SrMDjEUaK&#10;tDCjhxevY2q0CP3pjMvBrVRbGyqkR/VkHjX97pDSZUPUnkfn55OB2CxEJDchYeMMZNl1nzQDHwL4&#10;sVnH2raolsJ8C4EBHBqCjnE6p+t0+NEjCofZYpzN7mCIFO7G2d00piJ5QAmxxjr/kesWBaPAzlsi&#10;9o0vtVIgA237DOTw6Hzg+CsgBCu9EVJGNUiFugIvpqNppOS0FCxcBjdn97tSWnQgQU/ph3QaJQRg&#10;N25WvygWwRpO2PpseyJkb4O/VAEPagM6Z6sXzI9FuljP1/PJYDKarQeTtKoGD5tyMphtoOZqXJVl&#10;lf0M1LJJ3gjGuArsLuLNJn8njvMz6mV3le+1DckteuwXkL18I+k45jDZXiM7zU5bexk/6DU6n99W&#10;eBBv92C//QOsXgEAAP//AwBQSwMEFAAGAAgAAAAhALzjjEbeAAAACQEAAA8AAABkcnMvZG93bnJl&#10;di54bWxMj01PwzAMhu9I/IfISNxYunUqVdd0GpO4IEBjoJ3TxrQVjVMl2db9e7wT3Pzx6PXjcj3Z&#10;QZzQh96RgvksAYHUONNTq+Dr8/khBxGiJqMHR6jgggHW1e1NqQvjzvSBp31sBYdQKLSCLsaxkDI0&#10;HVodZm5E4t2381ZHbn0rjddnDreDXCRJJq3uiS90esRth83P/mgVhPTJHtq3ebN1r9Nl99J7v3mv&#10;lbq/mzYrEBGn+AfDVZ/VoWKn2h3JBDEoWOaLJaNcpCkIBh7zLANRXwc5yKqU/z+ofgEAAP//AwBQ&#10;SwECLQAUAAYACAAAACEAtoM4kv4AAADhAQAAEwAAAAAAAAAAAAAAAAAAAAAAW0NvbnRlbnRfVHlw&#10;ZXNdLnhtbFBLAQItABQABgAIAAAAIQA4/SH/1gAAAJQBAAALAAAAAAAAAAAAAAAAAC8BAABfcmVs&#10;cy8ucmVsc1BLAQItABQABgAIAAAAIQAKRBnvKwIAAEkEAAAOAAAAAAAAAAAAAAAAAC4CAABkcnMv&#10;ZTJvRG9jLnhtbFBLAQItABQABgAIAAAAIQC844xG3gAAAAkBAAAPAAAAAAAAAAAAAAAAAIUEAABk&#10;cnMvZG93bnJldi54bWxQSwUGAAAAAAQABADzAAAAkAUAAAAA&#10;" strokecolor="#00b050"/>
            </w:pict>
          </mc:Fallback>
        </mc:AlternateContent>
      </w:r>
      <w:r w:rsidR="00C412DC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F73407E" wp14:editId="337E0F65">
                <wp:simplePos x="0" y="0"/>
                <wp:positionH relativeFrom="column">
                  <wp:posOffset>1802765</wp:posOffset>
                </wp:positionH>
                <wp:positionV relativeFrom="paragraph">
                  <wp:posOffset>374015</wp:posOffset>
                </wp:positionV>
                <wp:extent cx="546735" cy="140335"/>
                <wp:effectExtent l="0" t="0" r="5715" b="0"/>
                <wp:wrapNone/>
                <wp:docPr id="4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140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BFF" w:rsidRPr="00487B0E" w:rsidRDefault="00CC1CD8" w:rsidP="00051BFF">
                            <w:pPr>
                              <w:jc w:val="center"/>
                              <w:rPr>
                                <w:color w:val="7030A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7030A0"/>
                                <w:sz w:val="18"/>
                                <w:szCs w:val="18"/>
                              </w:rPr>
                              <w:t>0,</w:t>
                            </w:r>
                            <w:r w:rsidR="00E44095">
                              <w:rPr>
                                <w:color w:val="7030A0"/>
                                <w:sz w:val="18"/>
                                <w:szCs w:val="18"/>
                              </w:rPr>
                              <w:t>2</w:t>
                            </w:r>
                            <w:r w:rsidR="00051BFF" w:rsidRPr="00487B0E">
                              <w:rPr>
                                <w:color w:val="7030A0"/>
                                <w:sz w:val="18"/>
                                <w:szCs w:val="18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7" style="position:absolute;margin-left:141.95pt;margin-top:29.45pt;width:43.05pt;height:11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NmegIAAP4EAAAOAAAAZHJzL2Uyb0RvYy54bWysVFFv2yAQfp+0/4B4T22nThpbcao2nadJ&#10;3Vat2w8ggGM0DAxInHbaf9+B47Td9jBN8wM+4Pj47u47lpeHTqI9t05oVeHsLMWIK6qZUNsKf/lc&#10;TxYYOU8UI1IrXuEH7vDl6vWrZW9KPtWtloxbBCDKlb2pcOu9KZPE0ZZ3xJ1pwxVsNtp2xMPUbhNm&#10;SQ/onUymaTpPem2ZsZpy52D1ZtjEq4jfNJz6j03juEeywsDNx9HGcRPGZLUk5dYS0wp6pEH+gUVH&#10;hIJLT1A3xBO0s+I3qE5Qq51u/BnVXaKbRlAeY4BosvSXaO5bYniMBZLjzClN7v/B0g/7O4sEq3AO&#10;6VGkgxp9gqwRtZUcTRchQb1xJfjdmzsbQnTmVtOvDim9bsGNX1mr+5YTBrSy4J+8OBAmDo6iTf9e&#10;M4AnO69jrg6N7QIgZAEdYkkeTiXhB48oLM7y+cX5DCMKW1menoMdbiDleNhY599y3aFgVNgC9whO&#10;9rfOD66jSySvpWC1kDJO7HazlhbtCaijjt8R3T13kyo4Kx2ODYjDCnCEO8JeYBur/b3Ipnl6PS0m&#10;9XxxMcnrfDYpLtLFJM2K62Ke5kV+U/8IBLO8bAVjXN0KxUflZfnfVfbYA4NmovZQX+FiNp3F2F+w&#10;d8+DTOP3pyA74aERpegqvDg5kTLU9Y1iEDYpPRFysJOX9GNBIAfjP2YlqiAUfhCQP2wOUWdFuD2I&#10;YqPZA8jCaigbaA8eETBabR8x6qEhK+y+7YjlGMl3CqQVunc07GhsRoMoCkcr7DEazLUfunxnrNi2&#10;gJwNqTFXIL9aRGk8sTiKFposxnB8EEIXP59Hr6dna/UTAAD//wMAUEsDBBQABgAIAAAAIQAJI9eq&#10;3gAAAAkBAAAPAAAAZHJzL2Rvd25yZXYueG1sTI/LTsMwEEX3lfgHa5DYtXYStTUhTlWQ2JOWDTs3&#10;HpKAH1HstoGvZ1jBajSaozvnVrvZWXbBKQ7BK8hWAhj6NpjBdwpej89LCSwm7Y22waOCL4ywq28W&#10;lS5NuPoGL4fUMQrxsdQK+pTGkvPY9uh0XIURPd3ew+R0onXquJn0lcKd5bkQG+704OlDr0d86rH9&#10;PJydghf92NhCHvdr2W3zt032YebmW6m723n/ACzhnP5g+NUndajJ6RTO3kRmFeSyuCdUwVrSJKDY&#10;Cip3UiAzAbyu+P8G9Q8AAAD//wMAUEsBAi0AFAAGAAgAAAAhALaDOJL+AAAA4QEAABMAAAAAAAAA&#10;AAAAAAAAAAAAAFtDb250ZW50X1R5cGVzXS54bWxQSwECLQAUAAYACAAAACEAOP0h/9YAAACUAQAA&#10;CwAAAAAAAAAAAAAAAAAvAQAAX3JlbHMvLnJlbHNQSwECLQAUAAYACAAAACEAgxKzZnoCAAD+BAAA&#10;DgAAAAAAAAAAAAAAAAAuAgAAZHJzL2Uyb0RvYy54bWxQSwECLQAUAAYACAAAACEACSPXqt4AAAAJ&#10;AQAADwAAAAAAAAAAAAAAAADUBAAAZHJzL2Rvd25yZXYueG1sUEsFBgAAAAAEAAQA8wAAAN8FAAAA&#10;AA==&#10;" stroked="f">
                <v:textbox style="mso-fit-shape-to-text:t" inset="0,0,0,0">
                  <w:txbxContent>
                    <w:p w:rsidR="00051BFF" w:rsidRPr="00487B0E" w:rsidRDefault="00CC1CD8" w:rsidP="00051BFF">
                      <w:pPr>
                        <w:jc w:val="center"/>
                        <w:rPr>
                          <w:color w:val="7030A0"/>
                          <w:sz w:val="18"/>
                          <w:szCs w:val="18"/>
                        </w:rPr>
                      </w:pPr>
                      <w:r>
                        <w:rPr>
                          <w:color w:val="7030A0"/>
                          <w:sz w:val="18"/>
                          <w:szCs w:val="18"/>
                        </w:rPr>
                        <w:t>0,</w:t>
                      </w:r>
                      <w:r w:rsidR="00E44095">
                        <w:rPr>
                          <w:color w:val="7030A0"/>
                          <w:sz w:val="18"/>
                          <w:szCs w:val="18"/>
                        </w:rPr>
                        <w:t>2</w:t>
                      </w:r>
                      <w:r w:rsidR="00051BFF" w:rsidRPr="00487B0E">
                        <w:rPr>
                          <w:color w:val="7030A0"/>
                          <w:sz w:val="18"/>
                          <w:szCs w:val="18"/>
                        </w:rPr>
                        <w:t xml:space="preserve"> m</w:t>
                      </w:r>
                    </w:p>
                  </w:txbxContent>
                </v:textbox>
              </v:rect>
            </w:pict>
          </mc:Fallback>
        </mc:AlternateContent>
      </w:r>
      <w:r w:rsidR="00C412D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31EB8E" wp14:editId="5F268A50">
                <wp:simplePos x="0" y="0"/>
                <wp:positionH relativeFrom="column">
                  <wp:posOffset>1814195</wp:posOffset>
                </wp:positionH>
                <wp:positionV relativeFrom="paragraph">
                  <wp:posOffset>274955</wp:posOffset>
                </wp:positionV>
                <wp:extent cx="533400" cy="0"/>
                <wp:effectExtent l="38100" t="76200" r="19050" b="95250"/>
                <wp:wrapNone/>
                <wp:docPr id="39" name="Gerade Verbindung mit Pfei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7030A0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Gerade Verbindung mit Pfeil 39" o:spid="_x0000_s1026" type="#_x0000_t32" style="position:absolute;margin-left:142.85pt;margin-top:21.65pt;width:42pt;height:0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OuDBgIAAHgEAAAOAAAAZHJzL2Uyb0RvYy54bWysVMmO2zAMvRfoPwi6N3YmXYM4gyLTmUvR&#10;Bt3uikTZArSB0mT5+1Jy4umGoi16oUWJj+R7ory6PjrL9oDJBN/x+azlDLwMyvi+458/3T55yVnK&#10;withg4eOnyDx6/XjR6tDXMJVGIJVgIyS+LQ8xI4POcdl0yQ5gBNpFiJ4OtQBncjkYt8oFAfK7mxz&#10;1bbPm0NAFTFISIl2b8ZDvq75tQaZ32udIDPbceotV4vV7opt1iux7FHEwchzG+IfunDCeCo6pboR&#10;WbB7ND+lckZiSEHnmQyuCVobCZUDsZm3P7D5OIgIlQuJk+IkU/p/aeW7/RaZUR1fvOLMC0d3dAco&#10;FLAvgDvj1b3vmTOZbTUYyyiKJDvEtCTkxm/x7KW4xcL/qNGVLzFjxyrzaZIZjplJ2ny2WDxt6TLk&#10;5ah5wEVM+Q6CY2XR8ZRRmH7Im+A93WXAeVVZ7N+mTJUJeAGUotYXm4I16tZYWx3sdxuLbC9oAF60&#10;i/Z1vXMCfhc2gFBvvGL5FEmAjEb43gJnh447UJxZoOkuqzovWRj7p9FUqbTVFMlGkeoqnyyMLX8A&#10;TfqTLCO1OvkwtSykBJ/npW7NRNEFponeBGyrJr8FnuMLFOqr+BvwhKiVg88T2Bkf8FfV8/HSsh7j&#10;LwqMvIsEu6BOdXyqNDTeleH5KZb3861f4Q8/jPVXAAAA//8DAFBLAwQUAAYACAAAACEAZEWK19wA&#10;AAAJAQAADwAAAGRycy9kb3ducmV2LnhtbEyPwU6EMBCG7ya+QzMm3tziouwuUjZG48GLRvQBunSE&#10;Kp0SWhbw6R3jQY/zz5d/vin2s+vEEYdgPSm4XCUgkGpvLDUK3l4fLrYgQtRkdOcJFSwYYF+enhQ6&#10;N36iFzxWsRFcQiHXCtoY+1zKULfodFj5Hol3735wOvI4NNIMeuJy18l1kmTSaUt8odU93rVYf1aj&#10;U+CW3cemWu6/osxGq6cn+/icVkqdn823NyAizvEPhh99VoeSnQ5+JBNEp2C9vd4wquAqTUEwkGY7&#10;Dg6/gSwL+f+D8hsAAP//AwBQSwECLQAUAAYACAAAACEAtoM4kv4AAADhAQAAEwAAAAAAAAAAAAAA&#10;AAAAAAAAW0NvbnRlbnRfVHlwZXNdLnhtbFBLAQItABQABgAIAAAAIQA4/SH/1gAAAJQBAAALAAAA&#10;AAAAAAAAAAAAAC8BAABfcmVscy8ucmVsc1BLAQItABQABgAIAAAAIQB+sOuDBgIAAHgEAAAOAAAA&#10;AAAAAAAAAAAAAC4CAABkcnMvZTJvRG9jLnhtbFBLAQItABQABgAIAAAAIQBkRYrX3AAAAAkBAAAP&#10;AAAAAAAAAAAAAAAAAGAEAABkcnMvZG93bnJldi54bWxQSwUGAAAAAAQABADzAAAAaQUAAAAA&#10;" strokecolor="#7030a0">
                <v:stroke startarrow="block" endarrow="block"/>
              </v:shape>
            </w:pict>
          </mc:Fallback>
        </mc:AlternateContent>
      </w:r>
      <w:r w:rsidR="00C412D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951632" wp14:editId="46817506">
                <wp:simplePos x="0" y="0"/>
                <wp:positionH relativeFrom="column">
                  <wp:posOffset>1809750</wp:posOffset>
                </wp:positionH>
                <wp:positionV relativeFrom="paragraph">
                  <wp:posOffset>106045</wp:posOffset>
                </wp:positionV>
                <wp:extent cx="0" cy="410845"/>
                <wp:effectExtent l="0" t="0" r="19050" b="27305"/>
                <wp:wrapNone/>
                <wp:docPr id="38" name="Gerade Verbindung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Gerade Verbindung 38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5pt,8.35pt" to="142.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2J4zQEAAAMEAAAOAAAAZHJzL2Uyb0RvYy54bWysU8tu2zAQvBfoPxC815KStAgEyzkkSC5F&#10;a/R1p6mlRYAvLBlL/vsuKVsO2gJFi1wokdyZ3Zldru8ma9gBMGrvOt6sas7ASd9rt+/492+P7245&#10;i0m4XhjvoONHiPxu8/bNegwtXPnBmx6QEYmL7Rg6PqQU2qqKcgAr4soHcHSpPFqRaIv7qkcxErs1&#10;1VVdf6hGj31ALyFGOn2YL/mm8CsFMn1WKkJipuNUWyorlnWX12qzFu0eRRi0PJUh/qMKK7SjpAvV&#10;g0iCPaP+jcpqiT56lVbS28orpSUUDaSmqX9R83UQAYoWMieGxab4erTy02GLTPcdv6ZOOWGpR0+A&#10;ogf2A3CnXf/s9ozuyKgxxJbi790WT7sYtphVTwpt/pIeNhVzj4u5MCUm50NJpzdNfXvzPtNVF1zA&#10;mJ7AW5Z/Om60y7JFKw4fY5pDzyH52Li8Rm90/6iNKZs8MHBvkB0EtTpNzSnFiyhKmJFV1jFXXv7S&#10;0cDM+gUUWUG1NiV7GcILp5ASXDrzGkfRGaaoggVY/x14is9QKAP6L+AFUTJ7lxaw1c7jn7JfrFBz&#10;/NmBWXe2YOf7Y+lpsYYmrTTn9CryKL/cF/jl7W5+AgAA//8DAFBLAwQUAAYACAAAACEAdSVs3t0A&#10;AAAJAQAADwAAAGRycy9kb3ducmV2LnhtbEyPwU7DMBBE70j8g7VI3KjTqoQoxKkQggviktAD3Nx4&#10;G0fE6zR2mvD3LOIAx50Zzb4pdovrxRnH0HlSsF4lIJAabzpqFezfnm8yECFqMrr3hAq+MMCuvLwo&#10;dG78TBWe69gKLqGQawU2xiGXMjQWnQ4rPyCxd/Sj05HPsZVm1DOXu15ukiSVTnfEH6we8NFi81lP&#10;TsHL6TXst2n1VL2fsnr+OE629ajU9dXycA8i4hL/wvCDz+hQMtPBT2SC6BVsslveEtlI70Bw4Fc4&#10;KMjWW5BlIf8vKL8BAAD//wMAUEsBAi0AFAAGAAgAAAAhALaDOJL+AAAA4QEAABMAAAAAAAAAAAAA&#10;AAAAAAAAAFtDb250ZW50X1R5cGVzXS54bWxQSwECLQAUAAYACAAAACEAOP0h/9YAAACUAQAACwAA&#10;AAAAAAAAAAAAAAAvAQAAX3JlbHMvLnJlbHNQSwECLQAUAAYACAAAACEA3D9ieM0BAAADBAAADgAA&#10;AAAAAAAAAAAAAAAuAgAAZHJzL2Uyb0RvYy54bWxQSwECLQAUAAYACAAAACEAdSVs3t0AAAAJAQAA&#10;DwAAAAAAAAAAAAAAAAAnBAAAZHJzL2Rvd25yZXYueG1sUEsFBgAAAAAEAAQA8wAAADEFAAAAAA==&#10;" strokecolor="black [3213]"/>
            </w:pict>
          </mc:Fallback>
        </mc:AlternateContent>
      </w:r>
      <w:r w:rsidR="00AE13C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0C71AC" wp14:editId="6E71C825">
                <wp:simplePos x="0" y="0"/>
                <wp:positionH relativeFrom="column">
                  <wp:posOffset>1278255</wp:posOffset>
                </wp:positionH>
                <wp:positionV relativeFrom="paragraph">
                  <wp:posOffset>2371090</wp:posOffset>
                </wp:positionV>
                <wp:extent cx="574040" cy="155575"/>
                <wp:effectExtent l="0" t="0" r="16510" b="15875"/>
                <wp:wrapNone/>
                <wp:docPr id="3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04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13CF" w:rsidRPr="00AE13CF" w:rsidRDefault="00AE13CF" w:rsidP="00AE13CF">
                            <w:pPr>
                              <w:jc w:val="center"/>
                              <w:rPr>
                                <w:b/>
                                <w:color w:val="0000FF"/>
                                <w:sz w:val="20"/>
                              </w:rPr>
                            </w:pPr>
                            <w:r w:rsidRPr="00AE13CF">
                              <w:rPr>
                                <w:b/>
                                <w:color w:val="0000FF"/>
                                <w:sz w:val="20"/>
                              </w:rPr>
                              <w:t>GW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8" style="position:absolute;margin-left:100.65pt;margin-top:186.7pt;width:45.2pt;height:12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7RrwIAAKkFAAAOAAAAZHJzL2Uyb0RvYy54bWysVFFv2yAQfp+0/4B4d22ndhJbdao2jqdJ&#10;3Vat2w8gNo7RMHhA4nTT/vsOHCdN+jJt4wEdcBzfd/dxN7f7lqMdVZpJkeHwKsCIilJWTGwy/PVL&#10;4c0x0oaIinApaIafqca3i7dvbvoupRPZSF5RhSCI0GnfZbgxpkt9X5cNbYm+kh0VcFhL1RIDS7Xx&#10;K0V6iN5yfxIEU7+XquqULKnWsJsPh3jh4tc1Lc2nutbUIJ5hwGbcrNy8trO/uCHpRpGuYeUBBvkL&#10;FC1hAh49hsqJIWir2KtQLSuV1LI2V6VsfVnXrKSOA7AJgws2Tw3pqOMCydHdMU36/4UtP+4eFWJV&#10;hq9nGAnSQo0+Q9aI2HCKJrFNUN/pFPyeukdlKeruQZbfNBJy2YAbvVNK9g0lFcAKrb9/dsEuNFxF&#10;6/6DrCA82RrpcrWvVWsDQhbQ3pXk+VgSujeohM14FgURFK6EozCO45lD5JN0vNwpbd5R2SJrZFgB&#10;dhec7B60sWBIOrrYt4QsGOeu6lycbYDjsANPw1V7ZkG4Iv5MgmQ1X80jL5pMV14U5Ll3Vywjb1qE&#10;szi/zpfLPPxl3w2jtGFVRYV9ZhRUGP1ZwQ7SHqRwlJSWnFU2nIWk1Wa95ArtCAi6cMOlHE5Obv45&#10;DJcE4HJBKZxEwf0k8YrpfOZFRRR7ySyYe0GY3CfTIEqivDin9MAE/XdKqM9wEoOyHJ0T6AtugRuv&#10;uZG0ZQZaBmdthudHJ5JaBa5E5UprCOOD/SIVFv4pFVDusdBOr1aig9TNfr13PyJ07cHqdy2rZ1Cw&#10;kqAwECP0OzAaqX5g1EPvyLD+viWKYsTfC/gFttGMhhqN9WgQUcLVDBuMBnNphoa07RTbNBA5HHLT&#10;3cFPKZhT8QnF4X9BP3BkDr3LNpyXa+d16rCL3wAAAP//AwBQSwMEFAAGAAgAAAAhAPBlsofhAAAA&#10;CwEAAA8AAABkcnMvZG93bnJldi54bWxMj01PwzAMhu9I/IfISLsgln4gupamE5q0GxJa4QC3rDFt&#10;oXGqJlsLvx5zgqPtR6+ft9wudhBnnHzvSEG8jkAgNc701Cp4ed7fbED4oMnowREq+EIP2+ryotSF&#10;cTMd8FyHVnAI+UIr6EIYCyl906HVfu1GJL69u8nqwOPUSjPpmcPtIJMoupNW98QfOj3irsPmsz5Z&#10;Bfun1x7pWx6u883sPprkre4eR6VWV8vDPYiAS/iD4Vef1aFip6M7kfFiUJBEccqogjRLb0EwkeRx&#10;BuLImzzLQVal/N+h+gEAAP//AwBQSwECLQAUAAYACAAAACEAtoM4kv4AAADhAQAAEwAAAAAAAAAA&#10;AAAAAAAAAAAAW0NvbnRlbnRfVHlwZXNdLnhtbFBLAQItABQABgAIAAAAIQA4/SH/1gAAAJQBAAAL&#10;AAAAAAAAAAAAAAAAAC8BAABfcmVscy8ucmVsc1BLAQItABQABgAIAAAAIQDm4F7RrwIAAKkFAAAO&#10;AAAAAAAAAAAAAAAAAC4CAABkcnMvZTJvRG9jLnhtbFBLAQItABQABgAIAAAAIQDwZbKH4QAAAAsB&#10;AAAPAAAAAAAAAAAAAAAAAAkFAABkcnMvZG93bnJldi54bWxQSwUGAAAAAAQABADzAAAAFwYAAAAA&#10;" filled="f" stroked="f">
                <v:textbox style="mso-fit-shape-to-text:t" inset="0,0,0,0">
                  <w:txbxContent>
                    <w:p w:rsidR="00AE13CF" w:rsidRPr="00AE13CF" w:rsidRDefault="00AE13CF" w:rsidP="00AE13CF">
                      <w:pPr>
                        <w:jc w:val="center"/>
                        <w:rPr>
                          <w:b/>
                          <w:color w:val="0000FF"/>
                          <w:sz w:val="20"/>
                        </w:rPr>
                      </w:pPr>
                      <w:r w:rsidRPr="00AE13CF">
                        <w:rPr>
                          <w:b/>
                          <w:color w:val="0000FF"/>
                          <w:sz w:val="20"/>
                        </w:rPr>
                        <w:t>GW</w:t>
                      </w:r>
                    </w:p>
                  </w:txbxContent>
                </v:textbox>
              </v:rect>
            </w:pict>
          </mc:Fallback>
        </mc:AlternateContent>
      </w:r>
      <w:r w:rsidR="00E34CD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C35E53" wp14:editId="77065863">
                <wp:simplePos x="0" y="0"/>
                <wp:positionH relativeFrom="column">
                  <wp:posOffset>4358640</wp:posOffset>
                </wp:positionH>
                <wp:positionV relativeFrom="paragraph">
                  <wp:posOffset>5774690</wp:posOffset>
                </wp:positionV>
                <wp:extent cx="955675" cy="155575"/>
                <wp:effectExtent l="0" t="0" r="15875" b="15875"/>
                <wp:wrapNone/>
                <wp:docPr id="3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5675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4CD6" w:rsidRPr="003C3FE6" w:rsidRDefault="00E34CD6" w:rsidP="00E34CD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Endteufe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9" style="position:absolute;margin-left:343.2pt;margin-top:454.7pt;width:75.25pt;height:12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3SQqwIAAKkFAAAOAAAAZHJzL2Uyb0RvYy54bWysVFFvmzAQfp+0/2D5nQIpkIBKqi6EaVK3&#10;Vev2AxwwwZqxme2EdNP++84mpE2rSdM2HtDZPn93393nu7o+dBztqdJMihyHFwFGVFSyZmKb4y+f&#10;S2+BkTZE1IRLQXP8QDW+Xr5+dTX0GZ3JVvKaKgQgQmdDn+PWmD7zfV21tCP6QvZUwGEjVUcMLNXW&#10;rxUZAL3j/iwIEn+Qqu6VrKjWsFuMh3jp8JuGVuZj02hqEM8x5GbcX7n/xv795RXJtor0LauOaZC/&#10;yKIjTEDQE1RBDEE7xV5AdaxSUsvGXFSy82XTsIo6DsAmDJ6xuW9JTx0XKI7uT2XS/w+2+rC/U4jV&#10;Ob5MMBKkgx59gqoRseUUzWJboKHXGfjd93fKUtT9ray+aiTkqgU3eqOUHFpKakgrtP7+2QW70HAV&#10;bYb3sgZ4sjPS1erQqM4CQhXQwbXk4dQSejCogs00jpN5jFEFR2Ecx2DbCCSbLvdKm7dUdsgaOVaQ&#10;uwMn+1ttRtfJxcYSsmScwz7JuDjbAMxxB0LDVXtmk3BN/JEG6XqxXkReNEvWXhQUhXdTriIvKcN5&#10;XFwWq1UR/rRxwyhrWV1TYcNMggqjP2vYUdqjFE6S0pKz2sLZlLTablZcoT0BQZfuOxbkiZt/noar&#10;F3B5RimcRcGbWeqVyWLuRWUUe+k8WHhBmL5JkyBKo6I8p3TLBP13SmiwXQVlOTq/5Ra47yU3knXM&#10;wMjgrMvx4uREMqvAtahdaw1hfLSflMKm/1gKaPfUaKdXK9FR6uawObgXETo1W/1uZP0AClYSFAZT&#10;BOYdGK1U3zEaYHbkWH/bEUUx4u8EvAI7aCZDTcZmMoio4GqODUajuTLjQNr1im1bQA7H2vQ38FJK&#10;5lT8mMXxfcE8cGSOs8sOnKdr5/U4YZe/AAAA//8DAFBLAwQUAAYACAAAACEA030S8uAAAAALAQAA&#10;DwAAAGRycy9kb3ducmV2LnhtbEyPTU/DMAyG70j8h8hIXNCWsqKqKU0nhLQbElrhALes8dpC41RN&#10;thZ+PeYEN388ev243C5uEGecQu9Jw+06AYHUeNtTq+H1ZbfKQYRoyJrBE2r4wgDb6vKiNIX1M+3x&#10;XMdWcAiFwmjoYhwLKUPToTNh7Uck3h395EzkdmqlnczM4W6QmyTJpDM98YXOjPjYYfNZn5yG3fNb&#10;j/Qt9zcqn/1Hs3mvu6dR6+ur5eEeRMQl/sHwq8/qULHTwZ/IBjFoyPLsjlENKlFcMJGnmQJx4Ema&#10;KpBVKf//UP0AAAD//wMAUEsBAi0AFAAGAAgAAAAhALaDOJL+AAAA4QEAABMAAAAAAAAAAAAAAAAA&#10;AAAAAFtDb250ZW50X1R5cGVzXS54bWxQSwECLQAUAAYACAAAACEAOP0h/9YAAACUAQAACwAAAAAA&#10;AAAAAAAAAAAvAQAAX3JlbHMvLnJlbHNQSwECLQAUAAYACAAAACEAepN0kKsCAACpBQAADgAAAAAA&#10;AAAAAAAAAAAuAgAAZHJzL2Uyb0RvYy54bWxQSwECLQAUAAYACAAAACEA030S8uAAAAALAQAADwAA&#10;AAAAAAAAAAAAAAAFBQAAZHJzL2Rvd25yZXYueG1sUEsFBgAAAAAEAAQA8wAAABIGAAAAAA==&#10;" filled="f" stroked="f">
                <v:textbox style="mso-fit-shape-to-text:t" inset="0,0,0,0">
                  <w:txbxContent>
                    <w:p w:rsidR="00E34CD6" w:rsidRPr="003C3FE6" w:rsidRDefault="00E34CD6" w:rsidP="00E34CD6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Endteufe</w:t>
                      </w:r>
                    </w:p>
                  </w:txbxContent>
                </v:textbox>
              </v:rect>
            </w:pict>
          </mc:Fallback>
        </mc:AlternateContent>
      </w:r>
      <w:r w:rsidR="00321A4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664D7F" wp14:editId="23B7DAD4">
                <wp:simplePos x="0" y="0"/>
                <wp:positionH relativeFrom="column">
                  <wp:posOffset>4186555</wp:posOffset>
                </wp:positionH>
                <wp:positionV relativeFrom="paragraph">
                  <wp:posOffset>665480</wp:posOffset>
                </wp:positionV>
                <wp:extent cx="861695" cy="311150"/>
                <wp:effectExtent l="0" t="0" r="14605" b="15875"/>
                <wp:wrapNone/>
                <wp:docPr id="2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169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1A4D" w:rsidRPr="003C3FE6" w:rsidRDefault="00321A4D" w:rsidP="00321A4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Vollrohr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60" style="position:absolute;margin-left:329.65pt;margin-top:52.4pt;width:67.85pt;height:24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JBBrwIAAKkFAAAOAAAAZHJzL2Uyb0RvYy54bWysVFFv2yAQfp+0/4B4d21cx42tOlUbx9Ok&#10;bqvW7QcQG8doNnhA4nTT/vsOHCdN+zJt4wEdcBzfd/dx1zf7rkU7pjSXIsPkIsCIiVJWXGwy/PVL&#10;4c0x0oaKirZSsAw/MY1vFm/fXA99ykLZyLZiCkEQodOhz3BjTJ/6vi4b1lF9IXsm4LCWqqMGlmrj&#10;V4oOEL1r/TAIYn+QquqVLJnWsJuPh3jh4tc1K82nutbMoDbDgM24Wbl5bWd/cU3TjaJ9w8sDDPoX&#10;KDrKBTx6DJVTQ9FW8VehOl4qqWVtLkrZ+bKueckcB2BDghdsHhvaM8cFkqP7Y5r0/wtbftw9KMSr&#10;DIdQKUE7qNFnyBoVm5ahcGYTNPQ6Bb/H/kFZirq/l+U3jYRcNuDGbpWSQ8NoBbCI9ffPLtiFhqto&#10;PXyQFYSnWyNdrva16mxAyALau5I8HUvC9gaVsDmPSZzMMCrh6JIQMnMl82k6Xe6VNu+Y7JA1MqwA&#10;uwtOd/faWDA0nVzsW0IWvG1d1VtxtgGO4w48DVftmQXhivgzCZLVfDWPvCiMV14U5Ll3WywjLy7I&#10;1Sy/zJfLnPyy75IobXhVMWGfmQRFoj8r2EHaoxSOktKy5ZUNZyFptVkvW4V2FARduOFSDicnN/8c&#10;hksCcHlBiYRRcBcmXhHPr7yoiGZechXMvYAkd0kcREmUF+eU7rlg/04JDRlOZqAsR+cE+gW3wI3X&#10;3GjacQMto+UdqOPoRFOrwJWoXGkN5e1oP0uFhX9KBZR7KrTTq5XoKHWzX+/djyDhpP61rJ5AwUqC&#10;wqCLQL8Do5HqB0YD9I4M6+9bqhhG7XsBv8A2mslQk7GeDCpKuJphg9FoLs3YkLa94psGIpMxN/0t&#10;/JSCOxXbXzSiOPwv6AeOzKF32YbzfO28Th128RsAAP//AwBQSwMEFAAGAAgAAAAhAB6+zRTgAAAA&#10;CwEAAA8AAABkcnMvZG93bnJldi54bWxMj8FOwzAQRO9I/IO1SFwQdWhJSUKcCiH1hoQaOMDNjZc4&#10;EK+j2G0CX8/2BMedeZqdKTez68URx9B5UnCzSEAgNd501Cp4fdleZyBC1GR07wkVfGOATXV+VurC&#10;+Il2eKxjKziEQqEV2BiHQsrQWHQ6LPyAxN6HH52OfI6tNKOeONz1cpkka+l0R/zB6gEfLTZf9cEp&#10;2D6/dUg/cneVZ5P/bJbvtX0alLq8mB/uQUSc4x8Mp/pcHSrutPcHMkH0CtZpvmKUjeSWNzBxl6e8&#10;bs9KuspAVqX8v6H6BQAA//8DAFBLAQItABQABgAIAAAAIQC2gziS/gAAAOEBAAATAAAAAAAAAAAA&#10;AAAAAAAAAABbQ29udGVudF9UeXBlc10ueG1sUEsBAi0AFAAGAAgAAAAhADj9If/WAAAAlAEAAAsA&#10;AAAAAAAAAAAAAAAALwEAAF9yZWxzLy5yZWxzUEsBAi0AFAAGAAgAAAAhAI5wkEGvAgAAqQUAAA4A&#10;AAAAAAAAAAAAAAAALgIAAGRycy9lMm9Eb2MueG1sUEsBAi0AFAAGAAgAAAAhAB6+zRTgAAAACwEA&#10;AA8AAAAAAAAAAAAAAAAACQUAAGRycy9kb3ducmV2LnhtbFBLBQYAAAAABAAEAPMAAAAWBgAAAAA=&#10;" filled="f" stroked="f">
                <v:textbox style="mso-fit-shape-to-text:t" inset="0,0,0,0">
                  <w:txbxContent>
                    <w:p w:rsidR="00321A4D" w:rsidRPr="003C3FE6" w:rsidRDefault="00321A4D" w:rsidP="00321A4D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Vollrohr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sectPr w:rsidR="00F337F0" w:rsidSect="00E832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CE" w:rsidRDefault="006335CE">
      <w:r>
        <w:separator/>
      </w:r>
    </w:p>
  </w:endnote>
  <w:endnote w:type="continuationSeparator" w:id="0">
    <w:p w:rsidR="006335CE" w:rsidRDefault="0063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D5F" w:rsidRDefault="00715D5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D5F" w:rsidRDefault="00715D5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D5F" w:rsidRDefault="00715D5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CE" w:rsidRDefault="006335CE">
      <w:r>
        <w:separator/>
      </w:r>
    </w:p>
  </w:footnote>
  <w:footnote w:type="continuationSeparator" w:id="0">
    <w:p w:rsidR="006335CE" w:rsidRDefault="00633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D5F" w:rsidRDefault="00715D5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92BCD">
      <w:trPr>
        <w:trHeight w:val="360"/>
      </w:trPr>
      <w:tc>
        <w:tcPr>
          <w:tcW w:w="3236" w:type="dxa"/>
          <w:tcBorders>
            <w:top w:val="single" w:sz="6" w:space="0" w:color="auto"/>
            <w:bottom w:val="nil"/>
            <w:right w:val="single" w:sz="6" w:space="0" w:color="auto"/>
          </w:tcBorders>
        </w:tcPr>
        <w:p w:rsidR="00B92BCD" w:rsidRDefault="00715D5F">
          <w:pPr>
            <w:spacing w:line="300" w:lineRule="auto"/>
            <w:rPr>
              <w:rFonts w:ascii="Times New Roman" w:hAnsi="Times New Roman"/>
            </w:rPr>
          </w:pPr>
        </w:p>
      </w:tc>
      <w:tc>
        <w:tcPr>
          <w:tcW w:w="3236" w:type="dxa"/>
          <w:tcBorders>
            <w:top w:val="single" w:sz="6" w:space="0" w:color="auto"/>
            <w:left w:val="nil"/>
            <w:bottom w:val="nil"/>
            <w:right w:val="single" w:sz="6" w:space="0" w:color="auto"/>
          </w:tcBorders>
        </w:tcPr>
        <w:p w:rsidR="00B92BCD" w:rsidRDefault="00715D5F">
          <w:pPr>
            <w:spacing w:line="300" w:lineRule="auto"/>
            <w:rPr>
              <w:rFonts w:ascii="Times New Roman" w:hAnsi="Times New Roman"/>
            </w:rPr>
          </w:pPr>
        </w:p>
      </w:tc>
      <w:tc>
        <w:tcPr>
          <w:tcW w:w="3237" w:type="dxa"/>
          <w:tcBorders>
            <w:left w:val="nil"/>
          </w:tcBorders>
        </w:tcPr>
        <w:p w:rsidR="00B92BCD" w:rsidRDefault="00715D5F">
          <w:pPr>
            <w:spacing w:line="300" w:lineRule="auto"/>
            <w:rPr>
              <w:rFonts w:ascii="Times New Roman" w:hAnsi="Times New Roman"/>
            </w:rPr>
          </w:pPr>
        </w:p>
      </w:tc>
    </w:tr>
    <w:tr w:rsidR="00B92BCD">
      <w:trPr>
        <w:trHeight w:val="360"/>
      </w:trPr>
      <w:tc>
        <w:tcPr>
          <w:tcW w:w="3236" w:type="dxa"/>
          <w:tcBorders>
            <w:top w:val="nil"/>
            <w:bottom w:val="nil"/>
            <w:right w:val="single" w:sz="6" w:space="0" w:color="auto"/>
          </w:tcBorders>
        </w:tcPr>
        <w:p w:rsidR="00B92BCD" w:rsidRDefault="00321A4D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Arbeitsanweisung</w:t>
          </w:r>
        </w:p>
      </w:tc>
      <w:tc>
        <w:tcPr>
          <w:tcW w:w="3236" w:type="dxa"/>
          <w:tcBorders>
            <w:top w:val="nil"/>
            <w:left w:val="nil"/>
            <w:bottom w:val="nil"/>
            <w:right w:val="single" w:sz="6" w:space="0" w:color="auto"/>
          </w:tcBorders>
        </w:tcPr>
        <w:p w:rsidR="00B92BCD" w:rsidRDefault="00321A4D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Reg.-Nr.</w:t>
          </w:r>
        </w:p>
      </w:tc>
      <w:tc>
        <w:tcPr>
          <w:tcW w:w="3237" w:type="dxa"/>
          <w:tcBorders>
            <w:left w:val="nil"/>
          </w:tcBorders>
        </w:tcPr>
        <w:p w:rsidR="00B92BCD" w:rsidRDefault="00321A4D">
          <w:pPr>
            <w:spacing w:line="300" w:lineRule="aut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Style w:val="Seitenzahl"/>
              <w:rFonts w:ascii="Arial" w:hAnsi="Arial"/>
              <w:b/>
            </w:rPr>
            <w:fldChar w:fldCharType="begin"/>
          </w:r>
          <w:r>
            <w:rPr>
              <w:rStyle w:val="Seitenzahl"/>
              <w:rFonts w:ascii="Arial" w:hAnsi="Arial"/>
              <w:b/>
            </w:rPr>
            <w:instrText xml:space="preserve"> PAGE </w:instrText>
          </w:r>
          <w:r>
            <w:rPr>
              <w:rStyle w:val="Seitenzahl"/>
              <w:rFonts w:ascii="Arial" w:hAnsi="Arial"/>
              <w:b/>
            </w:rPr>
            <w:fldChar w:fldCharType="separate"/>
          </w:r>
          <w:r w:rsidR="00F3581F">
            <w:rPr>
              <w:rStyle w:val="Seitenzahl"/>
              <w:rFonts w:ascii="Arial" w:hAnsi="Arial"/>
              <w:b/>
              <w:noProof/>
            </w:rPr>
            <w:t>1</w:t>
          </w:r>
          <w:r>
            <w:rPr>
              <w:rStyle w:val="Seitenzahl"/>
              <w:rFonts w:ascii="Arial" w:hAnsi="Arial"/>
              <w:b/>
            </w:rPr>
            <w:fldChar w:fldCharType="end"/>
          </w:r>
          <w:r>
            <w:rPr>
              <w:rStyle w:val="Seitenzahl"/>
              <w:rFonts w:ascii="Arial" w:hAnsi="Arial"/>
              <w:b/>
            </w:rPr>
            <w:t xml:space="preserve"> von </w:t>
          </w:r>
          <w:r>
            <w:rPr>
              <w:rStyle w:val="Seitenzahl"/>
              <w:rFonts w:ascii="Arial" w:hAnsi="Arial"/>
              <w:b/>
            </w:rPr>
            <w:fldChar w:fldCharType="begin"/>
          </w:r>
          <w:r>
            <w:rPr>
              <w:rStyle w:val="Seitenzahl"/>
              <w:rFonts w:ascii="Arial" w:hAnsi="Arial"/>
              <w:b/>
            </w:rPr>
            <w:instrText xml:space="preserve"> NUMPAGES </w:instrText>
          </w:r>
          <w:r>
            <w:rPr>
              <w:rStyle w:val="Seitenzahl"/>
              <w:rFonts w:ascii="Arial" w:hAnsi="Arial"/>
              <w:b/>
            </w:rPr>
            <w:fldChar w:fldCharType="separate"/>
          </w:r>
          <w:r w:rsidR="00F3581F">
            <w:rPr>
              <w:rStyle w:val="Seitenzahl"/>
              <w:rFonts w:ascii="Arial" w:hAnsi="Arial"/>
              <w:b/>
              <w:noProof/>
            </w:rPr>
            <w:t>1</w:t>
          </w:r>
          <w:r>
            <w:rPr>
              <w:rStyle w:val="Seitenzahl"/>
              <w:rFonts w:ascii="Arial" w:hAnsi="Arial"/>
              <w:b/>
            </w:rPr>
            <w:fldChar w:fldCharType="end"/>
          </w:r>
        </w:p>
      </w:tc>
    </w:tr>
    <w:tr w:rsidR="00B92BCD">
      <w:trPr>
        <w:trHeight w:val="360"/>
      </w:trPr>
      <w:tc>
        <w:tcPr>
          <w:tcW w:w="3236" w:type="dxa"/>
          <w:tcBorders>
            <w:top w:val="nil"/>
            <w:bottom w:val="single" w:sz="6" w:space="0" w:color="auto"/>
            <w:right w:val="single" w:sz="6" w:space="0" w:color="auto"/>
          </w:tcBorders>
        </w:tcPr>
        <w:p w:rsidR="00B92BCD" w:rsidRDefault="00715D5F">
          <w:pPr>
            <w:spacing w:line="300" w:lineRule="auto"/>
            <w:rPr>
              <w:rFonts w:ascii="Arial" w:hAnsi="Arial"/>
            </w:rPr>
          </w:pPr>
        </w:p>
      </w:tc>
      <w:tc>
        <w:tcPr>
          <w:tcW w:w="3236" w:type="dxa"/>
          <w:tcBorders>
            <w:top w:val="nil"/>
            <w:left w:val="nil"/>
            <w:bottom w:val="single" w:sz="6" w:space="0" w:color="auto"/>
            <w:right w:val="single" w:sz="6" w:space="0" w:color="auto"/>
          </w:tcBorders>
        </w:tcPr>
        <w:p w:rsidR="00B92BCD" w:rsidRDefault="00715D5F">
          <w:pPr>
            <w:spacing w:line="300" w:lineRule="auto"/>
            <w:rPr>
              <w:rFonts w:ascii="Arial" w:hAnsi="Arial"/>
            </w:rPr>
          </w:pPr>
        </w:p>
      </w:tc>
      <w:tc>
        <w:tcPr>
          <w:tcW w:w="3237" w:type="dxa"/>
          <w:tcBorders>
            <w:left w:val="nil"/>
          </w:tcBorders>
        </w:tcPr>
        <w:p w:rsidR="00B92BCD" w:rsidRDefault="00715D5F">
          <w:pPr>
            <w:spacing w:line="300" w:lineRule="auto"/>
            <w:rPr>
              <w:rFonts w:ascii="Arial" w:hAnsi="Arial"/>
            </w:rPr>
          </w:pPr>
        </w:p>
      </w:tc>
    </w:tr>
  </w:tbl>
  <w:p w:rsidR="00B92BCD" w:rsidRDefault="00715D5F">
    <w:pPr>
      <w:pStyle w:val="Kopfzeile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C" w:rsidRPr="007D5773" w:rsidRDefault="00715D5F" w:rsidP="00715D5F">
    <w:pPr>
      <w:tabs>
        <w:tab w:val="left" w:pos="4536"/>
        <w:tab w:val="right" w:pos="9072"/>
      </w:tabs>
      <w:ind w:left="993" w:hanging="993"/>
      <w:rPr>
        <w:rFonts w:ascii="Arial" w:hAnsi="Arial" w:cs="Arial"/>
      </w:rPr>
    </w:pPr>
    <w:bookmarkStart w:id="0" w:name="_Ref241984475"/>
    <w:r>
      <w:rPr>
        <w:rFonts w:ascii="Arial" w:hAnsi="Arial" w:cs="Arial"/>
        <w:b/>
      </w:rPr>
      <w:t>Stand: 01.02.2017</w:t>
    </w:r>
    <w:r>
      <w:rPr>
        <w:rFonts w:ascii="Arial" w:hAnsi="Arial" w:cs="Arial"/>
        <w:b/>
      </w:rPr>
      <w:tab/>
    </w:r>
    <w:bookmarkStart w:id="1" w:name="_GoBack"/>
    <w:bookmarkEnd w:id="1"/>
    <w:r>
      <w:rPr>
        <w:rFonts w:ascii="Arial" w:hAnsi="Arial" w:cs="Arial"/>
        <w:b/>
      </w:rPr>
      <w:t>T/A/1/17</w:t>
    </w:r>
    <w:r>
      <w:rPr>
        <w:rFonts w:ascii="Arial" w:hAnsi="Arial" w:cs="Arial"/>
        <w:b/>
      </w:rPr>
      <w:tab/>
      <w:t>An</w:t>
    </w:r>
    <w:r w:rsidR="00321A4D" w:rsidRPr="007D5773">
      <w:rPr>
        <w:rFonts w:ascii="Arial" w:hAnsi="Arial" w:cs="Arial"/>
        <w:b/>
      </w:rPr>
      <w:t xml:space="preserve">lage </w:t>
    </w:r>
    <w:bookmarkEnd w:id="0"/>
    <w:r w:rsidR="001C6E03">
      <w:rPr>
        <w:rFonts w:ascii="Arial" w:hAnsi="Arial" w:cs="Arial"/>
        <w:b/>
      </w:rPr>
      <w:t>4</w:t>
    </w:r>
    <w:r w:rsidR="00CB1FBE">
      <w:rPr>
        <w:rFonts w:ascii="Arial" w:hAnsi="Arial" w:cs="Arial"/>
        <w:b/>
      </w:rPr>
      <w:t>.1</w:t>
    </w:r>
  </w:p>
  <w:p w:rsidR="00E832DC" w:rsidRDefault="00715D5F" w:rsidP="00E832DC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F0"/>
    <w:rsid w:val="00051BFF"/>
    <w:rsid w:val="00070452"/>
    <w:rsid w:val="0008717B"/>
    <w:rsid w:val="000A172C"/>
    <w:rsid w:val="000F3C11"/>
    <w:rsid w:val="00131DFC"/>
    <w:rsid w:val="00173803"/>
    <w:rsid w:val="00181016"/>
    <w:rsid w:val="0018418D"/>
    <w:rsid w:val="001C3177"/>
    <w:rsid w:val="001C6E03"/>
    <w:rsid w:val="001D7CCB"/>
    <w:rsid w:val="00210F01"/>
    <w:rsid w:val="002121AE"/>
    <w:rsid w:val="00222630"/>
    <w:rsid w:val="00240449"/>
    <w:rsid w:val="00260D6E"/>
    <w:rsid w:val="002828E2"/>
    <w:rsid w:val="00321A4D"/>
    <w:rsid w:val="00340486"/>
    <w:rsid w:val="0039535E"/>
    <w:rsid w:val="004022E6"/>
    <w:rsid w:val="00447EE2"/>
    <w:rsid w:val="00487B0E"/>
    <w:rsid w:val="00492AC4"/>
    <w:rsid w:val="004B44AF"/>
    <w:rsid w:val="00583DC5"/>
    <w:rsid w:val="006335CE"/>
    <w:rsid w:val="006376BF"/>
    <w:rsid w:val="00715D5F"/>
    <w:rsid w:val="007A79B0"/>
    <w:rsid w:val="008B5289"/>
    <w:rsid w:val="008B6029"/>
    <w:rsid w:val="009B4849"/>
    <w:rsid w:val="00A13D78"/>
    <w:rsid w:val="00A54D03"/>
    <w:rsid w:val="00A55FD8"/>
    <w:rsid w:val="00AD5AEF"/>
    <w:rsid w:val="00AE13CF"/>
    <w:rsid w:val="00B702B2"/>
    <w:rsid w:val="00B94DE5"/>
    <w:rsid w:val="00BD007D"/>
    <w:rsid w:val="00C412DC"/>
    <w:rsid w:val="00CB1FBE"/>
    <w:rsid w:val="00CC1CD8"/>
    <w:rsid w:val="00CE75E5"/>
    <w:rsid w:val="00E34CD6"/>
    <w:rsid w:val="00E374ED"/>
    <w:rsid w:val="00E428C8"/>
    <w:rsid w:val="00E44095"/>
    <w:rsid w:val="00E74EE1"/>
    <w:rsid w:val="00ED1AB5"/>
    <w:rsid w:val="00F24DB9"/>
    <w:rsid w:val="00F337F0"/>
    <w:rsid w:val="00F3581F"/>
    <w:rsid w:val="00F9160C"/>
    <w:rsid w:val="00F9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337F0"/>
    <w:rPr>
      <w:rFonts w:ascii="Century Gothic" w:hAnsi="Century Gothic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337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37F0"/>
    <w:rPr>
      <w:rFonts w:ascii="Century Gothic" w:hAnsi="Century Gothic"/>
      <w:sz w:val="24"/>
    </w:rPr>
  </w:style>
  <w:style w:type="character" w:styleId="Seitenzahl">
    <w:name w:val="page number"/>
    <w:basedOn w:val="Absatz-Standardschriftart"/>
    <w:rsid w:val="00F337F0"/>
  </w:style>
  <w:style w:type="paragraph" w:styleId="Sprechblasentext">
    <w:name w:val="Balloon Text"/>
    <w:basedOn w:val="Standard"/>
    <w:link w:val="SprechblasentextZchn"/>
    <w:rsid w:val="00E34C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34CD6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rsid w:val="00ED1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1AB5"/>
    <w:rPr>
      <w:rFonts w:ascii="Century Gothic" w:hAnsi="Century Goth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337F0"/>
    <w:rPr>
      <w:rFonts w:ascii="Century Gothic" w:hAnsi="Century Gothic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337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337F0"/>
    <w:rPr>
      <w:rFonts w:ascii="Century Gothic" w:hAnsi="Century Gothic"/>
      <w:sz w:val="24"/>
    </w:rPr>
  </w:style>
  <w:style w:type="character" w:styleId="Seitenzahl">
    <w:name w:val="page number"/>
    <w:basedOn w:val="Absatz-Standardschriftart"/>
    <w:rsid w:val="00F337F0"/>
  </w:style>
  <w:style w:type="paragraph" w:styleId="Sprechblasentext">
    <w:name w:val="Balloon Text"/>
    <w:basedOn w:val="Standard"/>
    <w:link w:val="SprechblasentextZchn"/>
    <w:rsid w:val="00E34C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34CD6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rsid w:val="00ED1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1AB5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gif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0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BuchwaldG\Anwendungsdaten\Microsoft\Internet%20Explorer\Quick%20Launch\Normal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10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Buchwald, Geertje</dc:creator>
  <cp:lastModifiedBy>Borch, Maren</cp:lastModifiedBy>
  <cp:revision>3</cp:revision>
  <cp:lastPrinted>2016-10-20T13:32:00Z</cp:lastPrinted>
  <dcterms:created xsi:type="dcterms:W3CDTF">2017-01-06T09:29:00Z</dcterms:created>
  <dcterms:modified xsi:type="dcterms:W3CDTF">2017-01-11T08:07:00Z</dcterms:modified>
</cp:coreProperties>
</file>